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AF" w:rsidRPr="00370B56" w:rsidRDefault="008033AF" w:rsidP="008033AF">
      <w:pPr>
        <w:pStyle w:val="Corpodetexto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370B56">
        <w:rPr>
          <w:rFonts w:cs="Arial"/>
          <w:b/>
          <w:sz w:val="24"/>
          <w:szCs w:val="24"/>
          <w:u w:val="single"/>
        </w:rPr>
        <w:t xml:space="preserve">FICHA TÉCNICA DE ELEMENTOS A OBTER DOS CLIENTES </w:t>
      </w:r>
    </w:p>
    <w:p w:rsidR="008033AF" w:rsidRPr="00370B56" w:rsidRDefault="008033AF" w:rsidP="008033AF">
      <w:pPr>
        <w:pStyle w:val="Corpodetexto"/>
        <w:spacing w:after="0" w:line="240" w:lineRule="auto"/>
        <w:jc w:val="center"/>
        <w:rPr>
          <w:rFonts w:cs="Arial"/>
          <w:b/>
          <w:sz w:val="24"/>
          <w:szCs w:val="24"/>
          <w:u w:val="single"/>
        </w:rPr>
      </w:pPr>
      <w:r w:rsidRPr="00370B56">
        <w:rPr>
          <w:rFonts w:cs="Arial"/>
          <w:b/>
          <w:sz w:val="24"/>
          <w:szCs w:val="24"/>
          <w:u w:val="single"/>
        </w:rPr>
        <w:t xml:space="preserve">PARA </w:t>
      </w:r>
      <w:r w:rsidR="00F900B6" w:rsidRPr="00370B56">
        <w:rPr>
          <w:rFonts w:cs="Arial"/>
          <w:b/>
          <w:sz w:val="24"/>
          <w:szCs w:val="24"/>
          <w:u w:val="single"/>
        </w:rPr>
        <w:t xml:space="preserve">ANÁLISE DO PROMOTOR, DO PROJECTO E </w:t>
      </w:r>
      <w:r w:rsidRPr="00370B56">
        <w:rPr>
          <w:rFonts w:cs="Arial"/>
          <w:b/>
          <w:sz w:val="24"/>
          <w:szCs w:val="24"/>
          <w:u w:val="single"/>
        </w:rPr>
        <w:t>ELABORAÇÃO DE PROJECTO DE LOTEAMENTO E OBRAS DE URBANIZAÇÃO NA ZILS</w:t>
      </w:r>
    </w:p>
    <w:p w:rsidR="008033AF" w:rsidRPr="00370B56" w:rsidRDefault="008033AF" w:rsidP="008033AF">
      <w:pPr>
        <w:pStyle w:val="Corpodetexto"/>
        <w:spacing w:after="0" w:line="240" w:lineRule="auto"/>
        <w:jc w:val="center"/>
        <w:rPr>
          <w:rFonts w:cs="Arial"/>
        </w:rPr>
      </w:pPr>
    </w:p>
    <w:p w:rsidR="008033AF" w:rsidRPr="00370B56" w:rsidRDefault="008033AF" w:rsidP="008033AF">
      <w:pPr>
        <w:pStyle w:val="Corpodetexto"/>
        <w:spacing w:after="0" w:line="240" w:lineRule="auto"/>
        <w:jc w:val="center"/>
        <w:rPr>
          <w:rFonts w:cs="Arial"/>
        </w:rPr>
      </w:pPr>
    </w:p>
    <w:p w:rsidR="008742D5" w:rsidRPr="00370B56" w:rsidRDefault="008742D5" w:rsidP="008033AF">
      <w:pPr>
        <w:pStyle w:val="Corpodetexto"/>
        <w:numPr>
          <w:ilvl w:val="0"/>
          <w:numId w:val="1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>DESCRIÇÃO DO PROMOTOR</w:t>
      </w:r>
    </w:p>
    <w:p w:rsidR="008742D5" w:rsidRPr="00370B56" w:rsidRDefault="008742D5" w:rsidP="008742D5">
      <w:pPr>
        <w:pStyle w:val="Corpodetexto"/>
        <w:numPr>
          <w:ilvl w:val="1"/>
          <w:numId w:val="11"/>
        </w:numPr>
        <w:spacing w:after="0"/>
        <w:rPr>
          <w:rFonts w:cs="Arial"/>
        </w:rPr>
      </w:pPr>
      <w:r w:rsidRPr="00370B56">
        <w:rPr>
          <w:rFonts w:cs="Arial"/>
        </w:rPr>
        <w:t xml:space="preserve">Nome da sociedade promotora </w:t>
      </w:r>
    </w:p>
    <w:p w:rsidR="008742D5" w:rsidRPr="00370B56" w:rsidRDefault="008742D5" w:rsidP="008742D5">
      <w:pPr>
        <w:pStyle w:val="Corpodetexto"/>
        <w:numPr>
          <w:ilvl w:val="1"/>
          <w:numId w:val="11"/>
        </w:numPr>
        <w:spacing w:after="0"/>
        <w:rPr>
          <w:rFonts w:cs="Arial"/>
        </w:rPr>
      </w:pPr>
      <w:r w:rsidRPr="00370B56">
        <w:rPr>
          <w:rFonts w:cs="Arial"/>
        </w:rPr>
        <w:t>Indicar número da certidão permanente</w:t>
      </w:r>
    </w:p>
    <w:p w:rsidR="008742D5" w:rsidRPr="00370B56" w:rsidRDefault="008742D5" w:rsidP="008742D5">
      <w:pPr>
        <w:pStyle w:val="Corpodetexto"/>
        <w:numPr>
          <w:ilvl w:val="1"/>
          <w:numId w:val="11"/>
        </w:numPr>
        <w:spacing w:after="0"/>
        <w:rPr>
          <w:rFonts w:cs="Arial"/>
        </w:rPr>
      </w:pPr>
      <w:r w:rsidRPr="00370B56">
        <w:rPr>
          <w:rFonts w:cs="Arial"/>
        </w:rPr>
        <w:t xml:space="preserve">Quais os principais sócios, accionistas e parceiros </w:t>
      </w:r>
    </w:p>
    <w:p w:rsidR="008742D5" w:rsidRPr="00370B56" w:rsidRDefault="008742D5" w:rsidP="008742D5">
      <w:pPr>
        <w:pStyle w:val="Corpodetexto"/>
        <w:numPr>
          <w:ilvl w:val="1"/>
          <w:numId w:val="11"/>
        </w:numPr>
        <w:spacing w:after="0"/>
        <w:rPr>
          <w:rFonts w:cs="Arial"/>
        </w:rPr>
      </w:pPr>
      <w:r w:rsidRPr="00370B56">
        <w:rPr>
          <w:rFonts w:cs="Arial"/>
        </w:rPr>
        <w:t>Qual o capital social</w:t>
      </w:r>
    </w:p>
    <w:p w:rsidR="008742D5" w:rsidRPr="00370B56" w:rsidRDefault="008742D5" w:rsidP="008742D5">
      <w:pPr>
        <w:pStyle w:val="Corpodetexto"/>
        <w:numPr>
          <w:ilvl w:val="1"/>
          <w:numId w:val="11"/>
        </w:numPr>
        <w:spacing w:after="0"/>
        <w:rPr>
          <w:rFonts w:cs="Arial"/>
        </w:rPr>
      </w:pPr>
      <w:r w:rsidRPr="00370B56">
        <w:rPr>
          <w:rFonts w:cs="Arial"/>
        </w:rPr>
        <w:t>Tem sociedade veículo constituída ou a constituir (no caso de estar constituída indicar número da certidão permanente)</w:t>
      </w:r>
    </w:p>
    <w:p w:rsidR="008742D5" w:rsidRPr="00370B56" w:rsidRDefault="008742D5" w:rsidP="008742D5">
      <w:pPr>
        <w:pStyle w:val="Corpodetexto"/>
        <w:numPr>
          <w:ilvl w:val="1"/>
          <w:numId w:val="11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</w:rPr>
        <w:t xml:space="preserve">Indicar breve descrição </w:t>
      </w:r>
      <w:proofErr w:type="gramStart"/>
      <w:r w:rsidRPr="00370B56">
        <w:rPr>
          <w:rFonts w:cs="Arial"/>
        </w:rPr>
        <w:t>do curricula</w:t>
      </w:r>
      <w:proofErr w:type="gramEnd"/>
      <w:r w:rsidRPr="00370B56">
        <w:rPr>
          <w:rFonts w:cs="Arial"/>
        </w:rPr>
        <w:t xml:space="preserve"> dos promotores</w:t>
      </w:r>
    </w:p>
    <w:p w:rsidR="008742D5" w:rsidRPr="00370B56" w:rsidRDefault="008742D5" w:rsidP="008742D5">
      <w:pPr>
        <w:pStyle w:val="Corpodetexto"/>
        <w:spacing w:after="0"/>
        <w:ind w:left="1080"/>
        <w:rPr>
          <w:rFonts w:cs="Arial"/>
          <w:b/>
          <w:u w:val="single"/>
        </w:rPr>
      </w:pPr>
    </w:p>
    <w:p w:rsidR="008742D5" w:rsidRPr="00370B56" w:rsidRDefault="008742D5" w:rsidP="008033AF">
      <w:pPr>
        <w:pStyle w:val="Corpodetexto"/>
        <w:numPr>
          <w:ilvl w:val="0"/>
          <w:numId w:val="1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>DESCRIÇÃO DO PROJECTO</w:t>
      </w:r>
    </w:p>
    <w:p w:rsidR="00370B56" w:rsidRPr="00370B56" w:rsidRDefault="00370B56" w:rsidP="00370B56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 xml:space="preserve">2.1 </w:t>
      </w:r>
      <w:r w:rsidR="002F346B" w:rsidRPr="00370B56">
        <w:rPr>
          <w:rFonts w:cs="Arial"/>
        </w:rPr>
        <w:t>Indicar qual a actividade</w:t>
      </w:r>
      <w:r w:rsidRPr="00370B56">
        <w:rPr>
          <w:rFonts w:cs="Arial"/>
        </w:rPr>
        <w:t>?</w:t>
      </w:r>
    </w:p>
    <w:p w:rsidR="002F346B" w:rsidRPr="00370B56" w:rsidRDefault="00370B56" w:rsidP="00370B56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>2.2. Qual é a</w:t>
      </w:r>
      <w:r w:rsidR="002F346B" w:rsidRPr="00370B56">
        <w:rPr>
          <w:rFonts w:cs="Arial"/>
        </w:rPr>
        <w:t xml:space="preserve"> CAE – Classificação de Actividade Económica</w:t>
      </w:r>
      <w:r w:rsidRPr="00370B56">
        <w:rPr>
          <w:rFonts w:cs="Arial"/>
        </w:rPr>
        <w:t>?</w:t>
      </w:r>
      <w:r w:rsidR="002F346B" w:rsidRPr="00370B56">
        <w:rPr>
          <w:rFonts w:cs="Arial"/>
        </w:rPr>
        <w:t xml:space="preserve"> (Para obter o CAE da sua empresa consulte</w:t>
      </w:r>
      <w:r w:rsidRPr="00370B56">
        <w:rPr>
          <w:rFonts w:cs="Arial"/>
        </w:rPr>
        <w:t>:</w:t>
      </w:r>
      <w:r w:rsidR="002F346B" w:rsidRPr="00370B56">
        <w:rPr>
          <w:rFonts w:cs="Arial"/>
        </w:rPr>
        <w:t xml:space="preserve"> </w:t>
      </w:r>
    </w:p>
    <w:p w:rsidR="002F346B" w:rsidRPr="00370B56" w:rsidRDefault="002F346B" w:rsidP="00370B56">
      <w:pPr>
        <w:pStyle w:val="Corpodetexto"/>
        <w:spacing w:after="0"/>
        <w:ind w:left="2160"/>
        <w:rPr>
          <w:rFonts w:cs="Arial"/>
        </w:rPr>
      </w:pPr>
      <w:r w:rsidRPr="00370B56">
        <w:rPr>
          <w:rFonts w:cs="Arial"/>
        </w:rPr>
        <w:t xml:space="preserve">– </w:t>
      </w:r>
      <w:hyperlink r:id="rId7" w:history="1">
        <w:r w:rsidRPr="00370B56">
          <w:rPr>
            <w:rStyle w:val="Hiperligao"/>
            <w:rFonts w:cs="Arial"/>
            <w:u w:val="none"/>
          </w:rPr>
          <w:t>http://webinq.ine.pt/public/files/consultacae.aspx</w:t>
        </w:r>
      </w:hyperlink>
      <w:r w:rsidRPr="00370B56">
        <w:rPr>
          <w:rFonts w:cs="Arial"/>
        </w:rPr>
        <w:t xml:space="preserve"> </w:t>
      </w:r>
    </w:p>
    <w:p w:rsidR="002F346B" w:rsidRPr="00370B56" w:rsidRDefault="002F346B" w:rsidP="00370B56">
      <w:pPr>
        <w:pStyle w:val="Corpodetexto"/>
        <w:spacing w:after="0"/>
        <w:ind w:left="2160"/>
        <w:rPr>
          <w:rFonts w:cs="Arial"/>
        </w:rPr>
      </w:pPr>
      <w:proofErr w:type="gramStart"/>
      <w:r w:rsidRPr="00370B56">
        <w:rPr>
          <w:rFonts w:cs="Arial"/>
        </w:rPr>
        <w:t>ou</w:t>
      </w:r>
      <w:proofErr w:type="gramEnd"/>
      <w:r w:rsidRPr="00370B56">
        <w:rPr>
          <w:rFonts w:cs="Arial"/>
        </w:rPr>
        <w:t xml:space="preserve"> </w:t>
      </w:r>
    </w:p>
    <w:p w:rsidR="002F346B" w:rsidRPr="00370B56" w:rsidRDefault="002F346B" w:rsidP="00370B56">
      <w:pPr>
        <w:pStyle w:val="Corpodetexto"/>
        <w:spacing w:after="0"/>
        <w:ind w:left="2160"/>
        <w:rPr>
          <w:rFonts w:cs="Arial"/>
        </w:rPr>
      </w:pPr>
      <w:r w:rsidRPr="00370B56">
        <w:rPr>
          <w:rFonts w:cs="Arial"/>
        </w:rPr>
        <w:t xml:space="preserve">- </w:t>
      </w:r>
      <w:hyperlink r:id="rId8" w:history="1">
        <w:r w:rsidRPr="00370B56">
          <w:rPr>
            <w:rStyle w:val="Hiperligao"/>
            <w:rFonts w:cs="Arial"/>
            <w:u w:val="none"/>
          </w:rPr>
          <w:t>http://dre.pt/pdf2sdip/2007/05/092000000/1251612544.pdf</w:t>
        </w:r>
      </w:hyperlink>
      <w:r w:rsidRPr="00370B56">
        <w:rPr>
          <w:rFonts w:cs="Arial"/>
        </w:rPr>
        <w:t xml:space="preserve"> </w:t>
      </w:r>
    </w:p>
    <w:p w:rsidR="008742D5" w:rsidRPr="00370B56" w:rsidRDefault="00370B56" w:rsidP="008742D5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 xml:space="preserve">2.3. </w:t>
      </w:r>
      <w:r w:rsidR="008742D5" w:rsidRPr="00370B56">
        <w:rPr>
          <w:rFonts w:cs="Arial"/>
        </w:rPr>
        <w:t xml:space="preserve">Indicar objectivos do projecto </w:t>
      </w:r>
      <w:r w:rsidR="002F346B" w:rsidRPr="00370B56">
        <w:rPr>
          <w:rFonts w:cs="Arial"/>
        </w:rPr>
        <w:t>da nova unidade</w:t>
      </w:r>
    </w:p>
    <w:p w:rsidR="008742D5" w:rsidRPr="00370B56" w:rsidRDefault="00370B56" w:rsidP="008742D5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>2.4. Qual a c</w:t>
      </w:r>
      <w:r w:rsidR="002F346B" w:rsidRPr="00370B56">
        <w:rPr>
          <w:rFonts w:cs="Arial"/>
        </w:rPr>
        <w:t>ap</w:t>
      </w:r>
      <w:r w:rsidR="008742D5" w:rsidRPr="00370B56">
        <w:rPr>
          <w:rFonts w:cs="Arial"/>
        </w:rPr>
        <w:t>acidade de produção</w:t>
      </w:r>
      <w:r w:rsidRPr="00370B56">
        <w:rPr>
          <w:rFonts w:cs="Arial"/>
        </w:rPr>
        <w:t>?</w:t>
      </w:r>
    </w:p>
    <w:p w:rsidR="008742D5" w:rsidRPr="00370B56" w:rsidRDefault="00370B56" w:rsidP="008742D5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 xml:space="preserve">2.5. </w:t>
      </w:r>
      <w:r w:rsidR="008742D5" w:rsidRPr="00370B56">
        <w:rPr>
          <w:rFonts w:cs="Arial"/>
        </w:rPr>
        <w:t>Implica exportações</w:t>
      </w:r>
      <w:r w:rsidRPr="00370B56">
        <w:rPr>
          <w:rFonts w:cs="Arial"/>
        </w:rPr>
        <w:t>?</w:t>
      </w:r>
      <w:r w:rsidR="002F346B" w:rsidRPr="00370B56">
        <w:rPr>
          <w:rFonts w:cs="Arial"/>
        </w:rPr>
        <w:t xml:space="preserve"> (em caso afirmativo indicar volume, mercados origem/destino e valor previsível)</w:t>
      </w:r>
    </w:p>
    <w:p w:rsidR="00370B56" w:rsidRPr="00370B56" w:rsidRDefault="00B118D0" w:rsidP="008742D5">
      <w:pPr>
        <w:pStyle w:val="Corpodetexto"/>
        <w:spacing w:after="0"/>
        <w:ind w:left="360"/>
        <w:rPr>
          <w:rFonts w:cs="Arial"/>
        </w:rPr>
      </w:pPr>
      <w:r>
        <w:rPr>
          <w:rFonts w:cs="Arial"/>
        </w:rPr>
        <w:t>2.6. Implica importações</w:t>
      </w:r>
      <w:r w:rsidR="00370B56" w:rsidRPr="00370B56">
        <w:rPr>
          <w:rFonts w:cs="Arial"/>
        </w:rPr>
        <w:t>? (em caso afirmativo indicar volume, mercados origem/destino e valor previsível)</w:t>
      </w:r>
    </w:p>
    <w:p w:rsidR="002F346B" w:rsidRPr="00370B56" w:rsidRDefault="00370B56" w:rsidP="008742D5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 xml:space="preserve">2.7. </w:t>
      </w:r>
      <w:r w:rsidR="002F346B" w:rsidRPr="00370B56">
        <w:rPr>
          <w:rFonts w:cs="Arial"/>
        </w:rPr>
        <w:t>Qual o montante global do investimento da nova unidade</w:t>
      </w:r>
      <w:r w:rsidRPr="00370B56">
        <w:rPr>
          <w:rFonts w:cs="Arial"/>
        </w:rPr>
        <w:t>?</w:t>
      </w:r>
    </w:p>
    <w:p w:rsidR="002F346B" w:rsidRPr="00370B56" w:rsidRDefault="00370B56" w:rsidP="008742D5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 xml:space="preserve">2.8. </w:t>
      </w:r>
      <w:r w:rsidR="002F346B" w:rsidRPr="00370B56">
        <w:rPr>
          <w:rFonts w:cs="Arial"/>
        </w:rPr>
        <w:t>Quantos postos de trabalho e de que tipo de qualificação estão previstos</w:t>
      </w:r>
      <w:r w:rsidRPr="00370B56">
        <w:rPr>
          <w:rFonts w:cs="Arial"/>
        </w:rPr>
        <w:t xml:space="preserve"> criar?</w:t>
      </w:r>
      <w:r w:rsidR="002F346B" w:rsidRPr="00370B56">
        <w:rPr>
          <w:rFonts w:cs="Arial"/>
        </w:rPr>
        <w:t xml:space="preserve"> (indicar igualmente qual o número de empregos directos e indirectos)</w:t>
      </w:r>
    </w:p>
    <w:p w:rsidR="002F346B" w:rsidRPr="00370B56" w:rsidRDefault="00370B56" w:rsidP="008742D5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 xml:space="preserve">2.9. </w:t>
      </w:r>
      <w:r w:rsidR="002F346B" w:rsidRPr="00370B56">
        <w:rPr>
          <w:rFonts w:cs="Arial"/>
        </w:rPr>
        <w:t>Qual o cronograma do projecto</w:t>
      </w:r>
      <w:r w:rsidRPr="00370B56">
        <w:rPr>
          <w:rFonts w:cs="Arial"/>
        </w:rPr>
        <w:t>?</w:t>
      </w:r>
      <w:r w:rsidR="002F346B" w:rsidRPr="00370B56">
        <w:rPr>
          <w:rFonts w:cs="Arial"/>
        </w:rPr>
        <w:t xml:space="preserve"> (tempo previsto para construção e entrada em funcionamento/laboração e quais as datas chave para implementação do projecto) </w:t>
      </w:r>
    </w:p>
    <w:p w:rsidR="002F346B" w:rsidRDefault="00370B56" w:rsidP="008742D5">
      <w:pPr>
        <w:pStyle w:val="Corpodetexto"/>
        <w:spacing w:after="0"/>
        <w:ind w:left="360"/>
        <w:rPr>
          <w:rFonts w:cs="Arial"/>
        </w:rPr>
      </w:pPr>
      <w:r w:rsidRPr="00370B56">
        <w:rPr>
          <w:rFonts w:cs="Arial"/>
        </w:rPr>
        <w:t xml:space="preserve">2.10. </w:t>
      </w:r>
      <w:r w:rsidR="002F346B" w:rsidRPr="00370B56">
        <w:rPr>
          <w:rFonts w:cs="Arial"/>
        </w:rPr>
        <w:t>Qual a relação entre o financiamento e capitais próprios prevista</w:t>
      </w:r>
      <w:r w:rsidRPr="00370B56">
        <w:rPr>
          <w:rFonts w:cs="Arial"/>
        </w:rPr>
        <w:t>?</w:t>
      </w:r>
    </w:p>
    <w:p w:rsidR="00B118D0" w:rsidRPr="00370B56" w:rsidRDefault="00B118D0" w:rsidP="008742D5">
      <w:pPr>
        <w:pStyle w:val="Corpodetexto"/>
        <w:spacing w:after="0"/>
        <w:ind w:left="360"/>
        <w:rPr>
          <w:rFonts w:cs="Arial"/>
        </w:rPr>
      </w:pPr>
      <w:r>
        <w:rPr>
          <w:rFonts w:cs="Arial"/>
        </w:rPr>
        <w:t>2.11. Fornecer fotografia de unidade similar e planta de implantação da nova unidade a construir.</w:t>
      </w:r>
    </w:p>
    <w:p w:rsidR="002F346B" w:rsidRPr="00370B56" w:rsidRDefault="002F346B" w:rsidP="008742D5">
      <w:pPr>
        <w:pStyle w:val="Corpodetexto"/>
        <w:spacing w:after="0"/>
        <w:ind w:left="36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 xml:space="preserve"> </w:t>
      </w:r>
    </w:p>
    <w:p w:rsidR="00330570" w:rsidRPr="00370B56" w:rsidRDefault="00330570" w:rsidP="00330570">
      <w:pPr>
        <w:pStyle w:val="Corpodetexto"/>
        <w:numPr>
          <w:ilvl w:val="0"/>
          <w:numId w:val="1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>PROJECTO DE LOTEAMENTO</w:t>
      </w:r>
    </w:p>
    <w:p w:rsidR="00370B56" w:rsidRDefault="00370B56" w:rsidP="00370B56">
      <w:pPr>
        <w:pStyle w:val="Corpodetexto"/>
        <w:numPr>
          <w:ilvl w:val="1"/>
          <w:numId w:val="14"/>
        </w:numPr>
        <w:spacing w:after="0"/>
        <w:rPr>
          <w:rFonts w:cs="Arial"/>
        </w:rPr>
      </w:pPr>
      <w:r>
        <w:rPr>
          <w:rFonts w:cs="Arial"/>
        </w:rPr>
        <w:t>Q</w:t>
      </w:r>
      <w:r w:rsidR="00330570" w:rsidRPr="00370B56">
        <w:rPr>
          <w:rFonts w:cs="Arial"/>
        </w:rPr>
        <w:t>ual a área total de implantação pretendida?</w:t>
      </w:r>
    </w:p>
    <w:p w:rsidR="00370B56" w:rsidRDefault="00330570" w:rsidP="00370B56">
      <w:pPr>
        <w:pStyle w:val="Corpodetexto"/>
        <w:numPr>
          <w:ilvl w:val="1"/>
          <w:numId w:val="14"/>
        </w:numPr>
        <w:spacing w:after="0"/>
        <w:rPr>
          <w:rFonts w:cs="Arial"/>
        </w:rPr>
      </w:pPr>
      <w:r w:rsidRPr="00370B56">
        <w:rPr>
          <w:rFonts w:cs="Arial"/>
        </w:rPr>
        <w:lastRenderedPageBreak/>
        <w:t>Quais as áreas de implantação previstas? Discrimine por usos.</w:t>
      </w:r>
    </w:p>
    <w:p w:rsidR="00370B56" w:rsidRDefault="00330570" w:rsidP="00370B56">
      <w:pPr>
        <w:pStyle w:val="Corpodetexto"/>
        <w:numPr>
          <w:ilvl w:val="1"/>
          <w:numId w:val="14"/>
        </w:numPr>
        <w:spacing w:after="0"/>
        <w:rPr>
          <w:rFonts w:cs="Arial"/>
        </w:rPr>
      </w:pPr>
      <w:r w:rsidRPr="00370B56">
        <w:rPr>
          <w:rFonts w:cs="Arial"/>
        </w:rPr>
        <w:t xml:space="preserve">Qual o volume de construção? </w:t>
      </w:r>
    </w:p>
    <w:p w:rsidR="00370B56" w:rsidRDefault="00330570" w:rsidP="00370B56">
      <w:pPr>
        <w:pStyle w:val="Corpodetexto"/>
        <w:numPr>
          <w:ilvl w:val="1"/>
          <w:numId w:val="14"/>
        </w:numPr>
        <w:spacing w:after="0"/>
        <w:rPr>
          <w:rFonts w:cs="Arial"/>
        </w:rPr>
      </w:pPr>
      <w:r w:rsidRPr="00370B56">
        <w:rPr>
          <w:rFonts w:cs="Arial"/>
        </w:rPr>
        <w:t>Quais as alturas máximas das construções previstas?</w:t>
      </w:r>
    </w:p>
    <w:p w:rsidR="00370B56" w:rsidRDefault="00330570" w:rsidP="00370B56">
      <w:pPr>
        <w:pStyle w:val="Corpodetexto"/>
        <w:numPr>
          <w:ilvl w:val="1"/>
          <w:numId w:val="14"/>
        </w:numPr>
        <w:spacing w:after="0"/>
        <w:rPr>
          <w:rFonts w:cs="Arial"/>
        </w:rPr>
      </w:pPr>
      <w:r w:rsidRPr="00370B56">
        <w:rPr>
          <w:rFonts w:cs="Arial"/>
        </w:rPr>
        <w:t xml:space="preserve">Adicione informação sobre estruturas especiais previstas (chaminés, </w:t>
      </w:r>
      <w:proofErr w:type="spellStart"/>
      <w:r w:rsidRPr="00370B56">
        <w:rPr>
          <w:rFonts w:cs="Arial"/>
        </w:rPr>
        <w:t>flares</w:t>
      </w:r>
      <w:proofErr w:type="spellEnd"/>
      <w:r w:rsidRPr="00370B56">
        <w:rPr>
          <w:rFonts w:cs="Arial"/>
        </w:rPr>
        <w:t xml:space="preserve">, etc. …), </w:t>
      </w:r>
    </w:p>
    <w:p w:rsidR="00370B56" w:rsidRDefault="00330570" w:rsidP="00370B56">
      <w:pPr>
        <w:pStyle w:val="Corpodetexto"/>
        <w:numPr>
          <w:ilvl w:val="1"/>
          <w:numId w:val="14"/>
        </w:numPr>
        <w:spacing w:after="0"/>
        <w:rPr>
          <w:rFonts w:cs="Arial"/>
        </w:rPr>
      </w:pPr>
      <w:r w:rsidRPr="00370B56">
        <w:rPr>
          <w:rFonts w:cs="Arial"/>
        </w:rPr>
        <w:t xml:space="preserve">Adicione igualmente informação sobre infra-estruturas especiais previstas (Esteiras, </w:t>
      </w:r>
      <w:r w:rsidR="00370B56">
        <w:rPr>
          <w:rFonts w:cs="Arial"/>
        </w:rPr>
        <w:t xml:space="preserve">ligação à </w:t>
      </w:r>
      <w:r w:rsidRPr="00370B56">
        <w:rPr>
          <w:rFonts w:cs="Arial"/>
        </w:rPr>
        <w:t>água do mar etc. …)</w:t>
      </w:r>
    </w:p>
    <w:p w:rsidR="00330570" w:rsidRPr="00370B56" w:rsidRDefault="00330570" w:rsidP="00370B56">
      <w:pPr>
        <w:pStyle w:val="Corpodetexto"/>
        <w:numPr>
          <w:ilvl w:val="1"/>
          <w:numId w:val="14"/>
        </w:numPr>
        <w:spacing w:after="0"/>
        <w:rPr>
          <w:rFonts w:cs="Arial"/>
        </w:rPr>
      </w:pPr>
      <w:r w:rsidRPr="00370B56">
        <w:rPr>
          <w:rFonts w:cs="Arial"/>
        </w:rPr>
        <w:t>Qual a área total impermeabilizada?</w:t>
      </w:r>
    </w:p>
    <w:p w:rsidR="00330570" w:rsidRPr="00370B56" w:rsidRDefault="00330570" w:rsidP="00330570">
      <w:pPr>
        <w:pStyle w:val="Corpodetexto"/>
        <w:spacing w:after="0"/>
        <w:ind w:left="1134"/>
        <w:rPr>
          <w:rFonts w:cs="Arial"/>
        </w:rPr>
      </w:pPr>
      <w:r w:rsidRPr="00370B56">
        <w:rPr>
          <w:rFonts w:cs="Arial"/>
        </w:rPr>
        <w:t xml:space="preserve"> </w:t>
      </w:r>
    </w:p>
    <w:p w:rsidR="008033AF" w:rsidRPr="00370B56" w:rsidRDefault="008033AF" w:rsidP="008033AF">
      <w:pPr>
        <w:pStyle w:val="Corpodetexto"/>
        <w:numPr>
          <w:ilvl w:val="0"/>
          <w:numId w:val="1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>ESTUDO DE IMPACTE AMBIENTAL (E.I.A.)</w:t>
      </w:r>
    </w:p>
    <w:p w:rsidR="00330570" w:rsidRPr="00370B56" w:rsidRDefault="00330570" w:rsidP="008033AF">
      <w:pPr>
        <w:pStyle w:val="Corpodetexto"/>
        <w:spacing w:after="0"/>
        <w:rPr>
          <w:rFonts w:cs="Arial"/>
        </w:rPr>
      </w:pPr>
      <w:r w:rsidRPr="00370B56">
        <w:rPr>
          <w:rFonts w:cs="Arial"/>
        </w:rPr>
        <w:t xml:space="preserve">Avaliação das consequências para o ambiente decorrentes de um determinado </w:t>
      </w:r>
      <w:proofErr w:type="gramStart"/>
      <w:r w:rsidRPr="00370B56">
        <w:rPr>
          <w:rFonts w:cs="Arial"/>
        </w:rPr>
        <w:t>projecto</w:t>
      </w:r>
      <w:proofErr w:type="gramEnd"/>
      <w:r w:rsidRPr="00370B56">
        <w:rPr>
          <w:rFonts w:cs="Arial"/>
        </w:rPr>
        <w:t>.</w:t>
      </w:r>
    </w:p>
    <w:p w:rsidR="00330570" w:rsidRPr="00370B56" w:rsidRDefault="00330570" w:rsidP="008033AF">
      <w:pPr>
        <w:pStyle w:val="Corpodetexto"/>
        <w:spacing w:after="0"/>
        <w:rPr>
          <w:rFonts w:cs="Arial"/>
          <w:b/>
        </w:rPr>
      </w:pPr>
    </w:p>
    <w:p w:rsidR="00330570" w:rsidRPr="00370B56" w:rsidRDefault="00330570" w:rsidP="008033AF">
      <w:pPr>
        <w:pStyle w:val="Corpodetexto"/>
        <w:spacing w:after="0"/>
        <w:rPr>
          <w:rFonts w:cs="Arial"/>
        </w:rPr>
      </w:pPr>
      <w:r w:rsidRPr="00370B56">
        <w:rPr>
          <w:rFonts w:cs="Arial"/>
          <w:b/>
        </w:rPr>
        <w:t xml:space="preserve">Na actividade industrial em causa se aplicável </w:t>
      </w:r>
      <w:r w:rsidR="008033AF" w:rsidRPr="00370B56">
        <w:rPr>
          <w:rFonts w:cs="Arial"/>
          <w:b/>
        </w:rPr>
        <w:t>E.I.A., indicar:</w:t>
      </w:r>
      <w:r w:rsidR="008033AF" w:rsidRPr="00370B56">
        <w:rPr>
          <w:rFonts w:cs="Arial"/>
        </w:rPr>
        <w:t xml:space="preserve"> </w:t>
      </w:r>
    </w:p>
    <w:p w:rsidR="00370B56" w:rsidRDefault="00370B56" w:rsidP="00370B56">
      <w:pPr>
        <w:pStyle w:val="Corpodetexto"/>
        <w:spacing w:after="0"/>
        <w:ind w:left="720" w:hanging="294"/>
        <w:rPr>
          <w:rFonts w:cs="Arial"/>
        </w:rPr>
      </w:pPr>
      <w:r>
        <w:rPr>
          <w:rFonts w:cs="Arial"/>
        </w:rPr>
        <w:t xml:space="preserve">4.1 </w:t>
      </w:r>
      <w:r w:rsidR="00330570" w:rsidRPr="00370B56">
        <w:rPr>
          <w:rFonts w:cs="Arial"/>
        </w:rPr>
        <w:t>Qual o t</w:t>
      </w:r>
      <w:r w:rsidR="008033AF" w:rsidRPr="00370B56">
        <w:rPr>
          <w:rFonts w:cs="Arial"/>
        </w:rPr>
        <w:t>ipo de uso</w:t>
      </w:r>
      <w:r w:rsidR="00330570" w:rsidRPr="00370B56">
        <w:rPr>
          <w:rFonts w:cs="Arial"/>
        </w:rPr>
        <w:t>?</w:t>
      </w:r>
    </w:p>
    <w:p w:rsidR="00370B56" w:rsidRDefault="00370B56" w:rsidP="00370B56">
      <w:pPr>
        <w:pStyle w:val="Corpodetexto"/>
        <w:spacing w:after="0"/>
        <w:ind w:left="720" w:hanging="294"/>
        <w:rPr>
          <w:rFonts w:cs="Arial"/>
        </w:rPr>
      </w:pPr>
      <w:r>
        <w:rPr>
          <w:rFonts w:cs="Arial"/>
        </w:rPr>
        <w:t xml:space="preserve">4.2. </w:t>
      </w:r>
      <w:r w:rsidR="00330570" w:rsidRPr="00370B56">
        <w:rPr>
          <w:rFonts w:cs="Arial"/>
        </w:rPr>
        <w:t>Quais as</w:t>
      </w:r>
      <w:r w:rsidR="008033AF" w:rsidRPr="00370B56">
        <w:rPr>
          <w:rFonts w:cs="Arial"/>
        </w:rPr>
        <w:t xml:space="preserve"> emissões mais significativas</w:t>
      </w:r>
      <w:r w:rsidR="00330570" w:rsidRPr="00370B56">
        <w:rPr>
          <w:rFonts w:cs="Arial"/>
        </w:rPr>
        <w:t>?</w:t>
      </w:r>
    </w:p>
    <w:p w:rsidR="008033AF" w:rsidRPr="00370B56" w:rsidRDefault="00370B56" w:rsidP="00370B56">
      <w:pPr>
        <w:pStyle w:val="Corpodetexto"/>
        <w:spacing w:after="0"/>
        <w:ind w:left="720" w:hanging="294"/>
        <w:rPr>
          <w:rFonts w:cs="Arial"/>
        </w:rPr>
      </w:pPr>
      <w:r>
        <w:rPr>
          <w:rFonts w:cs="Arial"/>
        </w:rPr>
        <w:t xml:space="preserve">4.3. </w:t>
      </w:r>
      <w:r w:rsidR="00330570" w:rsidRPr="00370B56">
        <w:rPr>
          <w:rFonts w:cs="Arial"/>
        </w:rPr>
        <w:t xml:space="preserve">Que </w:t>
      </w:r>
      <w:r w:rsidR="008033AF" w:rsidRPr="00370B56">
        <w:rPr>
          <w:rFonts w:cs="Arial"/>
        </w:rPr>
        <w:t xml:space="preserve">ruído e tráfego </w:t>
      </w:r>
      <w:r>
        <w:rPr>
          <w:rFonts w:cs="Arial"/>
        </w:rPr>
        <w:t>estão</w:t>
      </w:r>
      <w:r w:rsidR="00330570" w:rsidRPr="00370B56">
        <w:rPr>
          <w:rFonts w:cs="Arial"/>
        </w:rPr>
        <w:t xml:space="preserve"> </w:t>
      </w:r>
      <w:r w:rsidR="008033AF" w:rsidRPr="00370B56">
        <w:rPr>
          <w:rFonts w:cs="Arial"/>
        </w:rPr>
        <w:t>previsto</w:t>
      </w:r>
      <w:r>
        <w:rPr>
          <w:rFonts w:cs="Arial"/>
        </w:rPr>
        <w:t>s</w:t>
      </w:r>
      <w:r w:rsidR="008033AF" w:rsidRPr="00370B56">
        <w:rPr>
          <w:rFonts w:cs="Arial"/>
        </w:rPr>
        <w:t xml:space="preserve"> gera</w:t>
      </w:r>
      <w:r>
        <w:rPr>
          <w:rFonts w:cs="Arial"/>
        </w:rPr>
        <w:t>r pela indú</w:t>
      </w:r>
      <w:r w:rsidR="00330570" w:rsidRPr="00370B56">
        <w:rPr>
          <w:rFonts w:cs="Arial"/>
        </w:rPr>
        <w:t>stria em causa?</w:t>
      </w:r>
    </w:p>
    <w:p w:rsidR="00370B56" w:rsidRDefault="00370B56" w:rsidP="008033AF">
      <w:pPr>
        <w:pStyle w:val="Corpodetexto"/>
        <w:spacing w:after="0"/>
        <w:rPr>
          <w:rFonts w:cs="Arial"/>
        </w:rPr>
      </w:pPr>
    </w:p>
    <w:p w:rsidR="008033AF" w:rsidRPr="00370B56" w:rsidRDefault="00330570" w:rsidP="008033AF">
      <w:pPr>
        <w:pStyle w:val="Corpodetexto"/>
        <w:spacing w:after="0"/>
        <w:rPr>
          <w:rFonts w:cs="Arial"/>
        </w:rPr>
      </w:pPr>
      <w:r w:rsidRPr="00370B56">
        <w:rPr>
          <w:rFonts w:cs="Arial"/>
        </w:rPr>
        <w:t xml:space="preserve">Nota: </w:t>
      </w:r>
      <w:r w:rsidR="008033AF" w:rsidRPr="00370B56">
        <w:rPr>
          <w:rFonts w:cs="Arial"/>
        </w:rPr>
        <w:t xml:space="preserve">Estes dados serão fundamentais para a elaboração do EIA do loteamento. 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8033AF">
      <w:pPr>
        <w:pStyle w:val="Corpodetexto"/>
        <w:numPr>
          <w:ilvl w:val="0"/>
          <w:numId w:val="1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>PROJECTO DE OBRAS DE URBANIZAÇÃO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122826" w:rsidRPr="00370B56" w:rsidRDefault="008033AF" w:rsidP="00122826">
      <w:pPr>
        <w:pStyle w:val="Corpodetexto"/>
        <w:numPr>
          <w:ilvl w:val="1"/>
          <w:numId w:val="16"/>
        </w:numPr>
        <w:spacing w:after="0"/>
        <w:rPr>
          <w:rFonts w:cs="Arial"/>
        </w:rPr>
      </w:pPr>
      <w:r w:rsidRPr="00370B56">
        <w:rPr>
          <w:rFonts w:cs="Arial"/>
          <w:b/>
        </w:rPr>
        <w:t>ACESSO RODOVIÁRIO</w:t>
      </w:r>
      <w:r w:rsidR="00122826" w:rsidRPr="00122826">
        <w:rPr>
          <w:rFonts w:cs="Arial"/>
        </w:rPr>
        <w:t xml:space="preserve"> </w:t>
      </w:r>
      <w:r w:rsidR="00122826">
        <w:rPr>
          <w:rFonts w:cs="Arial"/>
        </w:rPr>
        <w:t>- Para projecto de infra-</w:t>
      </w:r>
      <w:r w:rsidR="00122826" w:rsidRPr="00370B56">
        <w:rPr>
          <w:rFonts w:cs="Arial"/>
        </w:rPr>
        <w:t>estruturas viárias indicar:</w:t>
      </w:r>
    </w:p>
    <w:p w:rsidR="00122826" w:rsidRDefault="00122826" w:rsidP="00122826">
      <w:pPr>
        <w:pStyle w:val="Corpodetexto"/>
        <w:spacing w:after="0"/>
        <w:ind w:left="720"/>
        <w:rPr>
          <w:rFonts w:cs="Arial"/>
        </w:rPr>
      </w:pPr>
      <w:r>
        <w:rPr>
          <w:rFonts w:cs="Arial"/>
        </w:rPr>
        <w:t xml:space="preserve">5.1.1. </w:t>
      </w:r>
      <w:r w:rsidR="00330570" w:rsidRPr="00370B56">
        <w:rPr>
          <w:rFonts w:cs="Arial"/>
        </w:rPr>
        <w:t>Qual o tráfego médio d</w:t>
      </w:r>
      <w:r w:rsidR="008033AF" w:rsidRPr="00370B56">
        <w:rPr>
          <w:rFonts w:cs="Arial"/>
        </w:rPr>
        <w:t xml:space="preserve">iário </w:t>
      </w:r>
      <w:r w:rsidR="00330570" w:rsidRPr="00370B56">
        <w:rPr>
          <w:rFonts w:cs="Arial"/>
        </w:rPr>
        <w:t>de p</w:t>
      </w:r>
      <w:r w:rsidR="008033AF" w:rsidRPr="00370B56">
        <w:rPr>
          <w:rFonts w:cs="Arial"/>
        </w:rPr>
        <w:t>esado</w:t>
      </w:r>
      <w:r w:rsidR="00330570" w:rsidRPr="00370B56">
        <w:rPr>
          <w:rFonts w:cs="Arial"/>
        </w:rPr>
        <w:t xml:space="preserve">s previsto? </w:t>
      </w:r>
      <w:r w:rsidR="008033AF" w:rsidRPr="00370B56">
        <w:rPr>
          <w:rFonts w:cs="Arial"/>
        </w:rPr>
        <w:t xml:space="preserve"> </w:t>
      </w:r>
    </w:p>
    <w:p w:rsidR="00122826" w:rsidRDefault="00122826" w:rsidP="00122826">
      <w:pPr>
        <w:pStyle w:val="Corpodetexto"/>
        <w:spacing w:after="0"/>
        <w:ind w:left="720"/>
        <w:rPr>
          <w:rFonts w:cs="Arial"/>
        </w:rPr>
      </w:pPr>
      <w:r>
        <w:rPr>
          <w:rFonts w:cs="Arial"/>
        </w:rPr>
        <w:t xml:space="preserve">5.1.2. </w:t>
      </w:r>
      <w:r w:rsidR="00330570" w:rsidRPr="00370B56">
        <w:rPr>
          <w:rFonts w:cs="Arial"/>
        </w:rPr>
        <w:t>Qual o v</w:t>
      </w:r>
      <w:r w:rsidR="008033AF" w:rsidRPr="00370B56">
        <w:rPr>
          <w:rFonts w:cs="Arial"/>
        </w:rPr>
        <w:t>olume de ligeiros, distribuído por trabalhadores prestadores de serviço, visitas etc., para di</w:t>
      </w:r>
      <w:r>
        <w:rPr>
          <w:rFonts w:cs="Arial"/>
        </w:rPr>
        <w:t>mensionamento de estacionamento?</w:t>
      </w:r>
    </w:p>
    <w:p w:rsidR="00122826" w:rsidRDefault="00122826" w:rsidP="00122826">
      <w:pPr>
        <w:pStyle w:val="Corpodetexto"/>
        <w:spacing w:after="0"/>
        <w:ind w:left="720"/>
        <w:rPr>
          <w:rFonts w:cs="Arial"/>
        </w:rPr>
      </w:pPr>
    </w:p>
    <w:p w:rsidR="008033AF" w:rsidRPr="00122826" w:rsidRDefault="00122826" w:rsidP="00122826">
      <w:pPr>
        <w:pStyle w:val="Corpodetexto"/>
        <w:spacing w:after="0"/>
        <w:rPr>
          <w:rFonts w:cs="Arial"/>
        </w:rPr>
      </w:pPr>
      <w:r w:rsidRPr="00122826">
        <w:rPr>
          <w:rFonts w:cs="Arial"/>
          <w:b/>
        </w:rPr>
        <w:t xml:space="preserve">5.2. </w:t>
      </w:r>
      <w:r w:rsidR="008033AF" w:rsidRPr="00122826">
        <w:rPr>
          <w:rFonts w:cs="Arial"/>
          <w:b/>
        </w:rPr>
        <w:t>ABASTECIMENTO</w:t>
      </w:r>
      <w:r w:rsidR="008033AF" w:rsidRPr="00370B56">
        <w:rPr>
          <w:rFonts w:cs="Arial"/>
          <w:b/>
        </w:rPr>
        <w:t xml:space="preserve"> DE ÁGUA POTÁVEL</w:t>
      </w:r>
    </w:p>
    <w:p w:rsidR="008033AF" w:rsidRPr="00370B56" w:rsidRDefault="00330570" w:rsidP="00122826">
      <w:pPr>
        <w:pStyle w:val="Corpodetexto"/>
        <w:numPr>
          <w:ilvl w:val="2"/>
          <w:numId w:val="17"/>
        </w:numPr>
        <w:spacing w:after="0"/>
        <w:ind w:hanging="11"/>
        <w:rPr>
          <w:rFonts w:cs="Arial"/>
        </w:rPr>
      </w:pPr>
      <w:r w:rsidRPr="00370B56">
        <w:rPr>
          <w:rFonts w:cs="Arial"/>
        </w:rPr>
        <w:t>Quais os caudais m</w:t>
      </w:r>
      <w:r w:rsidR="008033AF" w:rsidRPr="00370B56">
        <w:rPr>
          <w:rFonts w:cs="Arial"/>
        </w:rPr>
        <w:t>édios necessários (os caudais de ponta são calculados em função dos caudais médios)</w:t>
      </w:r>
      <w:r w:rsidRPr="00370B56">
        <w:rPr>
          <w:rFonts w:cs="Arial"/>
        </w:rPr>
        <w:t>?</w:t>
      </w:r>
    </w:p>
    <w:p w:rsidR="00122826" w:rsidRDefault="00330570" w:rsidP="00122826">
      <w:pPr>
        <w:pStyle w:val="Corpodetexto"/>
        <w:numPr>
          <w:ilvl w:val="2"/>
          <w:numId w:val="17"/>
        </w:numPr>
        <w:spacing w:after="0"/>
        <w:ind w:hanging="11"/>
        <w:rPr>
          <w:rFonts w:cs="Arial"/>
        </w:rPr>
      </w:pPr>
      <w:r w:rsidRPr="00370B56">
        <w:rPr>
          <w:rFonts w:cs="Arial"/>
        </w:rPr>
        <w:t>Quais os p</w:t>
      </w:r>
      <w:r w:rsidR="008033AF" w:rsidRPr="00370B56">
        <w:rPr>
          <w:rFonts w:cs="Arial"/>
        </w:rPr>
        <w:t>eríodos previstos de pico de utilização de água potável</w:t>
      </w:r>
      <w:r w:rsidRPr="00370B56">
        <w:rPr>
          <w:rFonts w:cs="Arial"/>
        </w:rPr>
        <w:t>?</w:t>
      </w:r>
    </w:p>
    <w:p w:rsidR="00330570" w:rsidRPr="00122826" w:rsidRDefault="00330570" w:rsidP="00122826">
      <w:pPr>
        <w:pStyle w:val="Corpodetexto"/>
        <w:numPr>
          <w:ilvl w:val="2"/>
          <w:numId w:val="17"/>
        </w:numPr>
        <w:spacing w:after="0"/>
        <w:ind w:hanging="11"/>
        <w:rPr>
          <w:rFonts w:cs="Arial"/>
        </w:rPr>
      </w:pPr>
      <w:r w:rsidRPr="00122826">
        <w:rPr>
          <w:rFonts w:cs="Arial"/>
        </w:rPr>
        <w:t>Qual a pressão de serviço necessária?</w:t>
      </w:r>
    </w:p>
    <w:p w:rsidR="008033AF" w:rsidRPr="00166A5E" w:rsidRDefault="008033AF" w:rsidP="00166A5E">
      <w:pPr>
        <w:pStyle w:val="Corpodetexto"/>
        <w:numPr>
          <w:ilvl w:val="1"/>
          <w:numId w:val="17"/>
        </w:numPr>
        <w:spacing w:after="0"/>
        <w:rPr>
          <w:rFonts w:cs="Arial"/>
        </w:rPr>
      </w:pPr>
      <w:r w:rsidRPr="00370B56">
        <w:rPr>
          <w:rFonts w:cs="Arial"/>
          <w:b/>
        </w:rPr>
        <w:t>ABASTECIMENTO DE ÁGUA INDUSTRIAL</w:t>
      </w:r>
    </w:p>
    <w:p w:rsidR="00166A5E" w:rsidRDefault="00330570" w:rsidP="00166A5E">
      <w:pPr>
        <w:pStyle w:val="Corpodetexto"/>
        <w:numPr>
          <w:ilvl w:val="2"/>
          <w:numId w:val="17"/>
        </w:numPr>
        <w:spacing w:after="0"/>
        <w:ind w:hanging="11"/>
        <w:rPr>
          <w:rFonts w:cs="Arial"/>
        </w:rPr>
      </w:pPr>
      <w:r w:rsidRPr="00370B56">
        <w:rPr>
          <w:rFonts w:cs="Arial"/>
        </w:rPr>
        <w:t>Quais os caudais m</w:t>
      </w:r>
      <w:r w:rsidR="008033AF" w:rsidRPr="00370B56">
        <w:rPr>
          <w:rFonts w:cs="Arial"/>
        </w:rPr>
        <w:t>édios necessários (os caudais de ponta são calculados em função dos caudais médios)</w:t>
      </w:r>
      <w:r w:rsidRPr="00370B56">
        <w:rPr>
          <w:rFonts w:cs="Arial"/>
        </w:rPr>
        <w:t>?</w:t>
      </w:r>
    </w:p>
    <w:p w:rsidR="008033AF" w:rsidRPr="00370B56" w:rsidRDefault="00330570" w:rsidP="00166A5E">
      <w:pPr>
        <w:pStyle w:val="Corpodetexto"/>
        <w:numPr>
          <w:ilvl w:val="2"/>
          <w:numId w:val="17"/>
        </w:numPr>
        <w:spacing w:after="0"/>
        <w:ind w:hanging="11"/>
        <w:rPr>
          <w:rFonts w:cs="Arial"/>
        </w:rPr>
      </w:pPr>
      <w:r w:rsidRPr="00370B56">
        <w:rPr>
          <w:rFonts w:cs="Arial"/>
        </w:rPr>
        <w:t>Qual a p</w:t>
      </w:r>
      <w:r w:rsidR="008033AF" w:rsidRPr="00370B56">
        <w:rPr>
          <w:rFonts w:cs="Arial"/>
        </w:rPr>
        <w:t xml:space="preserve">ressão </w:t>
      </w:r>
      <w:r w:rsidRPr="00370B56">
        <w:rPr>
          <w:rFonts w:cs="Arial"/>
        </w:rPr>
        <w:t xml:space="preserve">de serviço </w:t>
      </w:r>
      <w:r w:rsidR="008033AF" w:rsidRPr="00370B56">
        <w:rPr>
          <w:rFonts w:cs="Arial"/>
        </w:rPr>
        <w:t>necessária</w:t>
      </w:r>
      <w:r w:rsidRPr="00370B56">
        <w:rPr>
          <w:rFonts w:cs="Arial"/>
        </w:rPr>
        <w:t>?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166A5E">
      <w:pPr>
        <w:pStyle w:val="Corpodetexto"/>
        <w:numPr>
          <w:ilvl w:val="1"/>
          <w:numId w:val="17"/>
        </w:numPr>
        <w:spacing w:after="0"/>
        <w:rPr>
          <w:rFonts w:cs="Arial"/>
          <w:b/>
        </w:rPr>
      </w:pPr>
      <w:r w:rsidRPr="00370B56">
        <w:rPr>
          <w:rFonts w:cs="Arial"/>
          <w:b/>
        </w:rPr>
        <w:lastRenderedPageBreak/>
        <w:t>ABASTECIMENTO DE ENERGIA ELÉCTRICA</w:t>
      </w:r>
    </w:p>
    <w:p w:rsidR="008033AF" w:rsidRPr="00370B56" w:rsidRDefault="008033AF" w:rsidP="00166A5E">
      <w:pPr>
        <w:pStyle w:val="Corpodetexto"/>
        <w:numPr>
          <w:ilvl w:val="2"/>
          <w:numId w:val="19"/>
        </w:numPr>
        <w:spacing w:after="0"/>
        <w:ind w:hanging="11"/>
        <w:rPr>
          <w:rFonts w:cs="Arial"/>
        </w:rPr>
      </w:pPr>
      <w:r w:rsidRPr="00370B56">
        <w:rPr>
          <w:rFonts w:cs="Arial"/>
        </w:rPr>
        <w:t>Quais as necessidades de Energia (kV)</w:t>
      </w:r>
      <w:r w:rsidR="00166A5E">
        <w:rPr>
          <w:rFonts w:cs="Arial"/>
        </w:rPr>
        <w:t>?</w:t>
      </w:r>
    </w:p>
    <w:p w:rsidR="00330570" w:rsidRPr="00370B56" w:rsidRDefault="00330570" w:rsidP="00166A5E">
      <w:pPr>
        <w:pStyle w:val="Corpodetexto"/>
        <w:numPr>
          <w:ilvl w:val="2"/>
          <w:numId w:val="20"/>
        </w:numPr>
        <w:spacing w:after="0"/>
        <w:ind w:hanging="1657"/>
        <w:rPr>
          <w:rFonts w:cs="Arial"/>
        </w:rPr>
      </w:pPr>
      <w:r w:rsidRPr="00370B56">
        <w:rPr>
          <w:rFonts w:cs="Arial"/>
        </w:rPr>
        <w:t>Indicar a tensão necessária (15Kv, 30Kv, 60Kv, 150Kv, 400Kv)?</w:t>
      </w:r>
    </w:p>
    <w:p w:rsidR="00330570" w:rsidRPr="00370B56" w:rsidRDefault="00330570" w:rsidP="00166A5E">
      <w:pPr>
        <w:pStyle w:val="Corpodetexto"/>
        <w:numPr>
          <w:ilvl w:val="2"/>
          <w:numId w:val="20"/>
        </w:numPr>
        <w:spacing w:after="0"/>
        <w:ind w:hanging="1657"/>
        <w:rPr>
          <w:rFonts w:cs="Arial"/>
        </w:rPr>
      </w:pPr>
      <w:r w:rsidRPr="00370B56">
        <w:rPr>
          <w:rFonts w:cs="Arial"/>
        </w:rPr>
        <w:t>Indicar a potência eléctrica instalada (em MVA ou MW)?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166A5E">
      <w:pPr>
        <w:pStyle w:val="Corpodetexto"/>
        <w:numPr>
          <w:ilvl w:val="1"/>
          <w:numId w:val="20"/>
        </w:numPr>
        <w:spacing w:after="0"/>
        <w:ind w:hanging="1176"/>
        <w:rPr>
          <w:rFonts w:cs="Arial"/>
          <w:b/>
        </w:rPr>
      </w:pPr>
      <w:r w:rsidRPr="00370B56">
        <w:rPr>
          <w:rFonts w:cs="Arial"/>
          <w:b/>
        </w:rPr>
        <w:t>ABASTECIMENTO DE TELECOMUNICAÇÕES</w:t>
      </w:r>
    </w:p>
    <w:p w:rsidR="008033AF" w:rsidRPr="00370B56" w:rsidRDefault="008033AF" w:rsidP="00166A5E">
      <w:pPr>
        <w:pStyle w:val="Corpodetexto"/>
        <w:numPr>
          <w:ilvl w:val="2"/>
          <w:numId w:val="21"/>
        </w:numPr>
        <w:spacing w:after="0"/>
        <w:ind w:hanging="11"/>
        <w:rPr>
          <w:rFonts w:cs="Arial"/>
        </w:rPr>
      </w:pPr>
      <w:r w:rsidRPr="00370B56">
        <w:rPr>
          <w:rFonts w:cs="Arial"/>
        </w:rPr>
        <w:t>Quais as rede</w:t>
      </w:r>
      <w:r w:rsidR="00330570" w:rsidRPr="00370B56">
        <w:rPr>
          <w:rFonts w:cs="Arial"/>
        </w:rPr>
        <w:t>s de telecomunicações previstas?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166A5E">
      <w:pPr>
        <w:pStyle w:val="Corpodetexto"/>
        <w:numPr>
          <w:ilvl w:val="1"/>
          <w:numId w:val="20"/>
        </w:numPr>
        <w:spacing w:after="0"/>
        <w:ind w:hanging="1176"/>
        <w:rPr>
          <w:rFonts w:cs="Arial"/>
          <w:b/>
        </w:rPr>
      </w:pPr>
      <w:r w:rsidRPr="00370B56">
        <w:rPr>
          <w:rFonts w:cs="Arial"/>
          <w:b/>
        </w:rPr>
        <w:t>SANEAMENTO DE ÁGUAS PLUVIAIS</w:t>
      </w:r>
    </w:p>
    <w:p w:rsidR="00330570" w:rsidRPr="00370B56" w:rsidRDefault="008033AF" w:rsidP="00166A5E">
      <w:pPr>
        <w:pStyle w:val="Corpodetexto"/>
        <w:numPr>
          <w:ilvl w:val="2"/>
          <w:numId w:val="22"/>
        </w:numPr>
        <w:spacing w:after="0"/>
        <w:ind w:hanging="1657"/>
        <w:rPr>
          <w:rFonts w:cs="Arial"/>
        </w:rPr>
      </w:pPr>
      <w:r w:rsidRPr="00370B56">
        <w:rPr>
          <w:rFonts w:cs="Arial"/>
        </w:rPr>
        <w:t>Qual a área impermeabilizada</w:t>
      </w:r>
      <w:r w:rsidR="00330570" w:rsidRPr="00370B56">
        <w:rPr>
          <w:rFonts w:cs="Arial"/>
        </w:rPr>
        <w:t>?</w:t>
      </w:r>
    </w:p>
    <w:p w:rsidR="008033AF" w:rsidRPr="00370B56" w:rsidRDefault="00330570" w:rsidP="00166A5E">
      <w:pPr>
        <w:pStyle w:val="Corpodetexto"/>
        <w:numPr>
          <w:ilvl w:val="2"/>
          <w:numId w:val="22"/>
        </w:numPr>
        <w:spacing w:after="0"/>
        <w:ind w:hanging="1657"/>
        <w:rPr>
          <w:rFonts w:cs="Arial"/>
        </w:rPr>
      </w:pPr>
      <w:r w:rsidRPr="00370B56">
        <w:rPr>
          <w:rFonts w:cs="Arial"/>
        </w:rPr>
        <w:t>Qual a área semi-impermeabilizada (se existente)?</w:t>
      </w:r>
      <w:r w:rsidR="008033AF" w:rsidRPr="00370B56">
        <w:rPr>
          <w:rFonts w:cs="Arial"/>
        </w:rPr>
        <w:t xml:space="preserve"> </w:t>
      </w:r>
    </w:p>
    <w:p w:rsidR="008033AF" w:rsidRPr="00370B56" w:rsidRDefault="008033AF" w:rsidP="008033AF">
      <w:pPr>
        <w:pStyle w:val="Corpodetexto"/>
        <w:spacing w:after="0"/>
        <w:ind w:left="1080"/>
        <w:rPr>
          <w:rFonts w:cs="Arial"/>
        </w:rPr>
      </w:pPr>
    </w:p>
    <w:p w:rsidR="008033AF" w:rsidRPr="00370B56" w:rsidRDefault="008033AF" w:rsidP="00166A5E">
      <w:pPr>
        <w:pStyle w:val="Corpodetexto"/>
        <w:numPr>
          <w:ilvl w:val="1"/>
          <w:numId w:val="22"/>
        </w:numPr>
        <w:spacing w:after="0"/>
        <w:ind w:hanging="1176"/>
        <w:rPr>
          <w:rFonts w:cs="Arial"/>
          <w:b/>
        </w:rPr>
      </w:pPr>
      <w:r w:rsidRPr="00370B56">
        <w:rPr>
          <w:rFonts w:cs="Arial"/>
          <w:b/>
        </w:rPr>
        <w:t>SANEAMENTO DE ÁGUAS RESIDUAIS DOMÉSTICAS E INDUSTRIAIS</w:t>
      </w:r>
    </w:p>
    <w:p w:rsidR="008033AF" w:rsidRPr="00370B56" w:rsidRDefault="00330570" w:rsidP="00166A5E">
      <w:pPr>
        <w:pStyle w:val="Corpodetexto"/>
        <w:numPr>
          <w:ilvl w:val="2"/>
          <w:numId w:val="22"/>
        </w:numPr>
        <w:spacing w:after="0"/>
        <w:ind w:hanging="1657"/>
        <w:rPr>
          <w:rFonts w:cs="Arial"/>
        </w:rPr>
      </w:pPr>
      <w:r w:rsidRPr="00370B56">
        <w:rPr>
          <w:rFonts w:cs="Arial"/>
        </w:rPr>
        <w:t>Qual o c</w:t>
      </w:r>
      <w:r w:rsidR="008033AF" w:rsidRPr="00370B56">
        <w:rPr>
          <w:rFonts w:cs="Arial"/>
        </w:rPr>
        <w:t>audal médio das águas residuais</w:t>
      </w:r>
      <w:r w:rsidRPr="00370B56">
        <w:rPr>
          <w:rFonts w:cs="Arial"/>
        </w:rPr>
        <w:t>?</w:t>
      </w:r>
    </w:p>
    <w:p w:rsidR="008033AF" w:rsidRPr="00370B56" w:rsidRDefault="008033AF" w:rsidP="00166A5E">
      <w:pPr>
        <w:pStyle w:val="Corpodetexto"/>
        <w:numPr>
          <w:ilvl w:val="2"/>
          <w:numId w:val="22"/>
        </w:numPr>
        <w:spacing w:after="0"/>
        <w:ind w:hanging="1657"/>
        <w:rPr>
          <w:rFonts w:cs="Arial"/>
        </w:rPr>
      </w:pPr>
      <w:r w:rsidRPr="00370B56">
        <w:rPr>
          <w:rFonts w:cs="Arial"/>
        </w:rPr>
        <w:t>Caracteriz</w:t>
      </w:r>
      <w:r w:rsidR="00330570" w:rsidRPr="00370B56">
        <w:rPr>
          <w:rFonts w:cs="Arial"/>
        </w:rPr>
        <w:t xml:space="preserve">e </w:t>
      </w:r>
      <w:r w:rsidRPr="00370B56">
        <w:rPr>
          <w:rFonts w:cs="Arial"/>
        </w:rPr>
        <w:t>a qualidade dos efluentes gerados</w:t>
      </w:r>
      <w:r w:rsidR="00370B56" w:rsidRPr="00370B56">
        <w:rPr>
          <w:rFonts w:cs="Arial"/>
        </w:rPr>
        <w:t>.</w:t>
      </w:r>
      <w:r w:rsidRPr="00370B56">
        <w:rPr>
          <w:rFonts w:cs="Arial"/>
        </w:rPr>
        <w:t xml:space="preserve"> 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166A5E">
      <w:pPr>
        <w:pStyle w:val="Corpodetexto"/>
        <w:numPr>
          <w:ilvl w:val="1"/>
          <w:numId w:val="22"/>
        </w:numPr>
        <w:spacing w:after="0"/>
        <w:ind w:hanging="1176"/>
        <w:rPr>
          <w:rFonts w:cs="Arial"/>
          <w:b/>
        </w:rPr>
      </w:pPr>
      <w:r w:rsidRPr="00370B56">
        <w:rPr>
          <w:rFonts w:cs="Arial"/>
          <w:b/>
        </w:rPr>
        <w:t>GNL</w:t>
      </w:r>
    </w:p>
    <w:p w:rsidR="008033AF" w:rsidRPr="00370B56" w:rsidRDefault="008033AF" w:rsidP="00166A5E">
      <w:pPr>
        <w:pStyle w:val="Corpodetexto"/>
        <w:numPr>
          <w:ilvl w:val="2"/>
          <w:numId w:val="22"/>
        </w:numPr>
        <w:spacing w:after="0"/>
        <w:ind w:hanging="1657"/>
        <w:rPr>
          <w:rFonts w:cs="Arial"/>
        </w:rPr>
      </w:pPr>
      <w:r w:rsidRPr="00370B56">
        <w:rPr>
          <w:rFonts w:cs="Arial"/>
        </w:rPr>
        <w:t xml:space="preserve">Qual o </w:t>
      </w:r>
      <w:r w:rsidR="00370B56" w:rsidRPr="00370B56">
        <w:rPr>
          <w:rFonts w:cs="Arial"/>
        </w:rPr>
        <w:t>consumo mensal e anual previsto?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166A5E">
      <w:pPr>
        <w:pStyle w:val="Corpodetexto"/>
        <w:numPr>
          <w:ilvl w:val="0"/>
          <w:numId w:val="22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>ESTEIRAS DE OLEODUTOS</w:t>
      </w:r>
      <w:r w:rsidR="00370B56" w:rsidRPr="00370B56">
        <w:rPr>
          <w:rFonts w:cs="Arial"/>
          <w:b/>
          <w:u w:val="single"/>
        </w:rPr>
        <w:t xml:space="preserve"> (apenas preencher se aplicável</w:t>
      </w:r>
      <w:r w:rsidR="00166A5E">
        <w:rPr>
          <w:rFonts w:cs="Arial"/>
          <w:b/>
          <w:u w:val="single"/>
        </w:rPr>
        <w:t xml:space="preserve"> ao projecto</w:t>
      </w:r>
      <w:r w:rsidR="00370B56" w:rsidRPr="00370B56">
        <w:rPr>
          <w:rFonts w:cs="Arial"/>
          <w:b/>
          <w:u w:val="single"/>
        </w:rPr>
        <w:t>)</w:t>
      </w:r>
    </w:p>
    <w:p w:rsidR="00C35BB3" w:rsidRDefault="008033AF" w:rsidP="00C35BB3">
      <w:pPr>
        <w:pStyle w:val="Corpodetexto"/>
        <w:numPr>
          <w:ilvl w:val="1"/>
          <w:numId w:val="23"/>
        </w:numPr>
        <w:spacing w:after="0"/>
        <w:rPr>
          <w:rFonts w:cs="Arial"/>
        </w:rPr>
      </w:pPr>
      <w:r w:rsidRPr="00370B56">
        <w:rPr>
          <w:rFonts w:cs="Arial"/>
        </w:rPr>
        <w:t>Que produtos serão transportados pelos oleodutos</w:t>
      </w:r>
      <w:r w:rsidR="00370B56" w:rsidRPr="00370B56">
        <w:rPr>
          <w:rFonts w:cs="Arial"/>
        </w:rPr>
        <w:t>?</w:t>
      </w:r>
    </w:p>
    <w:p w:rsidR="00C35BB3" w:rsidRPr="00C35BB3" w:rsidRDefault="008033AF" w:rsidP="00C35BB3">
      <w:pPr>
        <w:pStyle w:val="Corpodetexto"/>
        <w:numPr>
          <w:ilvl w:val="1"/>
          <w:numId w:val="23"/>
        </w:numPr>
        <w:spacing w:after="0"/>
        <w:rPr>
          <w:rFonts w:cs="Arial"/>
        </w:rPr>
      </w:pPr>
      <w:r w:rsidRPr="00C35BB3">
        <w:rPr>
          <w:rFonts w:cs="Arial"/>
        </w:rPr>
        <w:t>Qual o encaminhamento dos oleodutos (da unidade para o Porto de Sines, da unidade A para a unidade B)</w:t>
      </w:r>
      <w:r w:rsidR="00370B56" w:rsidRPr="00C35BB3">
        <w:rPr>
          <w:rFonts w:cs="Arial"/>
        </w:rPr>
        <w:t>?</w:t>
      </w:r>
    </w:p>
    <w:p w:rsidR="00C35BB3" w:rsidRDefault="00370B56" w:rsidP="00C35BB3">
      <w:pPr>
        <w:pStyle w:val="Corpodetexto"/>
        <w:numPr>
          <w:ilvl w:val="1"/>
          <w:numId w:val="23"/>
        </w:numPr>
        <w:spacing w:after="0"/>
        <w:rPr>
          <w:rFonts w:cs="Arial"/>
        </w:rPr>
      </w:pPr>
      <w:r w:rsidRPr="00C35BB3">
        <w:rPr>
          <w:rFonts w:cs="Arial"/>
        </w:rPr>
        <w:t>Qual</w:t>
      </w:r>
      <w:r w:rsidR="008033AF" w:rsidRPr="00C35BB3">
        <w:rPr>
          <w:rFonts w:cs="Arial"/>
        </w:rPr>
        <w:t xml:space="preserve"> o diâmetro de cada oleoduto por produto</w:t>
      </w:r>
      <w:r w:rsidRPr="00C35BB3">
        <w:rPr>
          <w:rFonts w:cs="Arial"/>
        </w:rPr>
        <w:t>?</w:t>
      </w:r>
    </w:p>
    <w:p w:rsidR="008033AF" w:rsidRPr="00C35BB3" w:rsidRDefault="008033AF" w:rsidP="00C35BB3">
      <w:pPr>
        <w:pStyle w:val="Corpodetexto"/>
        <w:numPr>
          <w:ilvl w:val="1"/>
          <w:numId w:val="23"/>
        </w:numPr>
        <w:spacing w:after="0"/>
        <w:rPr>
          <w:rFonts w:cs="Arial"/>
        </w:rPr>
      </w:pPr>
      <w:r w:rsidRPr="00C35BB3">
        <w:rPr>
          <w:rFonts w:cs="Arial"/>
        </w:rPr>
        <w:t>Quais os materiais dos oleodutos (aço carbono, PEAD, outros)</w:t>
      </w:r>
      <w:r w:rsidR="00370B56" w:rsidRPr="00C35BB3">
        <w:rPr>
          <w:rFonts w:cs="Arial"/>
        </w:rPr>
        <w:t>?</w:t>
      </w:r>
    </w:p>
    <w:p w:rsidR="008033AF" w:rsidRPr="00370B56" w:rsidRDefault="008033AF" w:rsidP="008033AF">
      <w:pPr>
        <w:pStyle w:val="Corpodetexto"/>
        <w:spacing w:after="0"/>
        <w:rPr>
          <w:rFonts w:cs="Arial"/>
        </w:rPr>
      </w:pPr>
    </w:p>
    <w:p w:rsidR="008033AF" w:rsidRPr="00370B56" w:rsidRDefault="008033AF" w:rsidP="00C35BB3">
      <w:pPr>
        <w:pStyle w:val="Corpodetexto"/>
        <w:numPr>
          <w:ilvl w:val="0"/>
          <w:numId w:val="23"/>
        </w:numPr>
        <w:spacing w:after="0"/>
        <w:rPr>
          <w:rFonts w:cs="Arial"/>
          <w:b/>
          <w:u w:val="single"/>
        </w:rPr>
      </w:pPr>
      <w:r w:rsidRPr="00370B56">
        <w:rPr>
          <w:rFonts w:cs="Arial"/>
          <w:b/>
          <w:u w:val="single"/>
        </w:rPr>
        <w:t>ABASTECIMENTO DE OUTRAS UTILIDADES ESPECIAIS A UTILIZAR PELO PROMOTOR (NÃO INCLUÍDAS NO PACOTE DE UTILIDADES A FORNECER PELA ZILS)</w:t>
      </w:r>
    </w:p>
    <w:p w:rsidR="008033AF" w:rsidRPr="00370B56" w:rsidRDefault="008033AF" w:rsidP="00C35BB3">
      <w:pPr>
        <w:pStyle w:val="Corpodetexto"/>
        <w:numPr>
          <w:ilvl w:val="1"/>
          <w:numId w:val="23"/>
        </w:numPr>
        <w:spacing w:after="0"/>
        <w:rPr>
          <w:rFonts w:cs="Arial"/>
        </w:rPr>
      </w:pPr>
      <w:r w:rsidRPr="00370B56">
        <w:rPr>
          <w:rFonts w:cs="Arial"/>
        </w:rPr>
        <w:t>Vapor</w:t>
      </w:r>
      <w:r w:rsidR="00C35BB3">
        <w:rPr>
          <w:rFonts w:cs="Arial"/>
        </w:rPr>
        <w:t>?</w:t>
      </w:r>
    </w:p>
    <w:p w:rsidR="008033AF" w:rsidRPr="00370B56" w:rsidRDefault="008033AF" w:rsidP="00C35BB3">
      <w:pPr>
        <w:pStyle w:val="Corpodetexto"/>
        <w:numPr>
          <w:ilvl w:val="1"/>
          <w:numId w:val="23"/>
        </w:numPr>
        <w:spacing w:after="0"/>
        <w:rPr>
          <w:rFonts w:cs="Arial"/>
        </w:rPr>
      </w:pPr>
      <w:r w:rsidRPr="00370B56">
        <w:rPr>
          <w:rFonts w:cs="Arial"/>
        </w:rPr>
        <w:t>Água de arrefecimento</w:t>
      </w:r>
      <w:r w:rsidR="00C35BB3">
        <w:rPr>
          <w:rFonts w:cs="Arial"/>
        </w:rPr>
        <w:t>?</w:t>
      </w:r>
    </w:p>
    <w:p w:rsidR="008033AF" w:rsidRPr="00370B56" w:rsidRDefault="008033AF" w:rsidP="00C35BB3">
      <w:pPr>
        <w:pStyle w:val="Corpodetexto"/>
        <w:numPr>
          <w:ilvl w:val="1"/>
          <w:numId w:val="23"/>
        </w:numPr>
        <w:spacing w:after="0"/>
        <w:rPr>
          <w:rFonts w:cs="Arial"/>
        </w:rPr>
      </w:pPr>
      <w:r w:rsidRPr="00370B56">
        <w:rPr>
          <w:rFonts w:cs="Arial"/>
        </w:rPr>
        <w:t>Outras utilidades</w:t>
      </w:r>
      <w:r w:rsidR="00C35BB3">
        <w:rPr>
          <w:rFonts w:cs="Arial"/>
        </w:rPr>
        <w:t>?</w:t>
      </w:r>
    </w:p>
    <w:p w:rsidR="00370B56" w:rsidRPr="00370B56" w:rsidRDefault="00370B56" w:rsidP="00370B56">
      <w:pPr>
        <w:pStyle w:val="Corpodetexto"/>
        <w:spacing w:after="0"/>
        <w:ind w:left="927"/>
        <w:rPr>
          <w:rFonts w:cs="Arial"/>
        </w:rPr>
      </w:pPr>
    </w:p>
    <w:p w:rsidR="0017374B" w:rsidRPr="00370B56" w:rsidRDefault="00C35BB3" w:rsidP="00747D2A">
      <w:pPr>
        <w:spacing w:line="240" w:lineRule="auto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No caso de d</w:t>
      </w:r>
      <w:r w:rsidR="00370B56" w:rsidRPr="00370B56">
        <w:rPr>
          <w:rFonts w:cs="Arial"/>
          <w:sz w:val="18"/>
          <w:szCs w:val="18"/>
        </w:rPr>
        <w:t xml:space="preserve">úvidas no preenchimento é favor contactar a </w:t>
      </w:r>
      <w:r w:rsidR="00370B56" w:rsidRPr="00C35BB3">
        <w:rPr>
          <w:rFonts w:cs="Arial"/>
          <w:sz w:val="18"/>
          <w:szCs w:val="18"/>
        </w:rPr>
        <w:t xml:space="preserve">ZILS </w:t>
      </w:r>
      <w:proofErr w:type="spellStart"/>
      <w:r w:rsidR="00370B56" w:rsidRPr="00C35BB3">
        <w:rPr>
          <w:rFonts w:cs="Arial"/>
          <w:sz w:val="18"/>
          <w:szCs w:val="18"/>
        </w:rPr>
        <w:t>Tel</w:t>
      </w:r>
      <w:proofErr w:type="spellEnd"/>
      <w:r w:rsidR="00370B56" w:rsidRPr="00C35BB3">
        <w:rPr>
          <w:rFonts w:cs="Arial"/>
          <w:sz w:val="18"/>
          <w:szCs w:val="18"/>
        </w:rPr>
        <w:t>: +351 269 630 700</w:t>
      </w:r>
    </w:p>
    <w:p w:rsidR="00370B56" w:rsidRPr="00370B56" w:rsidRDefault="00370B56" w:rsidP="00370B56">
      <w:pPr>
        <w:pStyle w:val="Corpodetexto"/>
        <w:rPr>
          <w:rFonts w:cs="Arial"/>
        </w:rPr>
      </w:pPr>
      <w:r w:rsidRPr="00370B56">
        <w:rPr>
          <w:rFonts w:cs="Arial"/>
        </w:rPr>
        <w:t xml:space="preserve">Após completar remeta o formulário preenchido para o e-mail: </w:t>
      </w:r>
      <w:hyperlink r:id="rId9" w:history="1">
        <w:r w:rsidRPr="00370B56">
          <w:rPr>
            <w:rStyle w:val="Hiperligao"/>
            <w:rFonts w:cs="Arial"/>
          </w:rPr>
          <w:t>zils@globalparques.pt</w:t>
        </w:r>
      </w:hyperlink>
    </w:p>
    <w:p w:rsidR="00370B56" w:rsidRPr="00370B56" w:rsidRDefault="00370B56" w:rsidP="00370B56">
      <w:pPr>
        <w:pStyle w:val="Corpodetexto"/>
      </w:pPr>
    </w:p>
    <w:sectPr w:rsidR="00370B56" w:rsidRPr="00370B56" w:rsidSect="00BC0A44">
      <w:headerReference w:type="default" r:id="rId10"/>
      <w:footerReference w:type="default" r:id="rId11"/>
      <w:pgSz w:w="11906" w:h="16838" w:code="9"/>
      <w:pgMar w:top="2268" w:right="1418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362B" w:rsidRDefault="0083362B">
      <w:r>
        <w:separator/>
      </w:r>
    </w:p>
  </w:endnote>
  <w:endnote w:type="continuationSeparator" w:id="0">
    <w:p w:rsidR="0083362B" w:rsidRDefault="00833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Frutiger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rutiger-Ligh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6084" w:rsidRDefault="005D6084" w:rsidP="00035FC3">
    <w:pPr>
      <w:autoSpaceDE w:val="0"/>
      <w:autoSpaceDN w:val="0"/>
      <w:adjustRightInd w:val="0"/>
      <w:spacing w:before="0" w:after="0" w:line="240" w:lineRule="auto"/>
      <w:jc w:val="center"/>
      <w:rPr>
        <w:rFonts w:ascii="Frutiger-Roman" w:hAnsi="Frutiger-Roman" w:cs="Frutiger-Roman"/>
        <w:sz w:val="13"/>
        <w:szCs w:val="13"/>
        <w:lang w:eastAsia="pt-PT"/>
      </w:rPr>
    </w:pPr>
  </w:p>
  <w:p w:rsidR="00564BA9" w:rsidRDefault="00BC07EB" w:rsidP="00035FC3">
    <w:pPr>
      <w:autoSpaceDE w:val="0"/>
      <w:autoSpaceDN w:val="0"/>
      <w:adjustRightInd w:val="0"/>
      <w:spacing w:before="0" w:after="0" w:line="240" w:lineRule="auto"/>
      <w:jc w:val="center"/>
      <w:rPr>
        <w:color w:val="008080"/>
        <w:sz w:val="12"/>
        <w:szCs w:val="12"/>
      </w:rPr>
    </w:pPr>
    <w:proofErr w:type="gramStart"/>
    <w:r>
      <w:rPr>
        <w:rFonts w:ascii="Frutiger-Roman" w:hAnsi="Frutiger-Roman" w:cs="Frutiger-Roman"/>
        <w:b/>
        <w:sz w:val="13"/>
        <w:szCs w:val="13"/>
        <w:lang w:eastAsia="pt-PT"/>
      </w:rPr>
      <w:t>aicep</w:t>
    </w:r>
    <w:proofErr w:type="gramEnd"/>
    <w:r w:rsidR="00035FC3" w:rsidRPr="00F47DA2">
      <w:rPr>
        <w:rFonts w:ascii="Frutiger-Roman" w:hAnsi="Frutiger-Roman" w:cs="Frutiger-Roman"/>
        <w:b/>
        <w:sz w:val="13"/>
        <w:szCs w:val="13"/>
        <w:lang w:eastAsia="pt-PT"/>
      </w:rPr>
      <w:t xml:space="preserve"> Global Parques</w:t>
    </w:r>
    <w:r w:rsidR="00035FC3">
      <w:rPr>
        <w:rFonts w:ascii="Frutiger-Roman" w:hAnsi="Frutiger-Roman" w:cs="Frutiger-Roman"/>
        <w:sz w:val="13"/>
        <w:szCs w:val="13"/>
        <w:lang w:eastAsia="pt-PT"/>
      </w:rPr>
      <w:t xml:space="preserve"> </w:t>
    </w:r>
    <w:r w:rsidR="00E85A73" w:rsidRPr="00E85A73">
      <w:rPr>
        <w:rFonts w:ascii="Frutiger-Roman" w:hAnsi="Frutiger-Roman" w:cs="Frutiger-Roman"/>
        <w:b/>
        <w:sz w:val="13"/>
        <w:szCs w:val="13"/>
        <w:lang w:eastAsia="pt-PT"/>
      </w:rPr>
      <w:t>– Gestão de Áreas Empresariais e Serviços, S.A.</w:t>
    </w:r>
    <w:r w:rsidR="00035FC3" w:rsidRPr="002C2DED">
      <w:rPr>
        <w:color w:val="008080"/>
        <w:sz w:val="12"/>
        <w:szCs w:val="12"/>
      </w:rPr>
      <w:t xml:space="preserve"> </w:t>
    </w:r>
  </w:p>
  <w:p w:rsidR="0093725C" w:rsidRDefault="00333662" w:rsidP="00410B10">
    <w:pPr>
      <w:autoSpaceDE w:val="0"/>
      <w:autoSpaceDN w:val="0"/>
      <w:adjustRightInd w:val="0"/>
      <w:spacing w:before="0" w:after="0" w:line="240" w:lineRule="auto"/>
      <w:ind w:left="-142"/>
      <w:jc w:val="center"/>
      <w:rPr>
        <w:rFonts w:ascii="Frutiger-Roman" w:hAnsi="Frutiger-Roman" w:cs="Frutiger-Roman"/>
        <w:b/>
        <w:sz w:val="13"/>
        <w:szCs w:val="13"/>
        <w:lang w:eastAsia="pt-PT"/>
      </w:rPr>
    </w:pPr>
    <w:r>
      <w:rPr>
        <w:rFonts w:ascii="Frutiger-Light" w:hAnsi="Frutiger-Light" w:cs="Frutiger-Light"/>
        <w:sz w:val="13"/>
        <w:szCs w:val="13"/>
        <w:lang w:eastAsia="pt-PT"/>
      </w:rPr>
      <w:t xml:space="preserve">ZILS – SINES, </w:t>
    </w:r>
    <w:r w:rsidR="00283B94">
      <w:rPr>
        <w:rFonts w:ascii="Frutiger-Light" w:hAnsi="Frutiger-Light" w:cs="Frutiger-Light"/>
        <w:sz w:val="13"/>
        <w:szCs w:val="13"/>
        <w:lang w:eastAsia="pt-PT"/>
      </w:rPr>
      <w:t>Edifício ZILS, Monte Feio, Apartado 168, 7520-902 Sines</w:t>
    </w:r>
    <w:r w:rsidR="00564BA9">
      <w:rPr>
        <w:rFonts w:ascii="Frutiger-Light" w:hAnsi="Frutiger-Light" w:cs="Frutiger-Light"/>
        <w:sz w:val="13"/>
        <w:szCs w:val="13"/>
        <w:lang w:eastAsia="pt-PT"/>
      </w:rPr>
      <w:t xml:space="preserve"> </w:t>
    </w:r>
    <w:r w:rsidR="00564BA9" w:rsidRPr="00E85A73">
      <w:rPr>
        <w:rFonts w:ascii="Frutiger-Roman" w:hAnsi="Frutiger-Roman" w:cs="Frutiger-Roman"/>
        <w:b/>
        <w:sz w:val="13"/>
        <w:szCs w:val="13"/>
        <w:lang w:eastAsia="pt-PT"/>
      </w:rPr>
      <w:t>●</w:t>
    </w:r>
    <w:r w:rsidR="00564BA9">
      <w:rPr>
        <w:rFonts w:ascii="Frutiger-Roman" w:hAnsi="Frutiger-Roman" w:cs="Frutiger-Roman"/>
        <w:b/>
        <w:sz w:val="13"/>
        <w:szCs w:val="13"/>
        <w:lang w:eastAsia="pt-PT"/>
      </w:rPr>
      <w:t xml:space="preserve"> </w:t>
    </w:r>
    <w:proofErr w:type="spellStart"/>
    <w:r w:rsidR="00035FC3">
      <w:rPr>
        <w:rFonts w:ascii="Frutiger-Light" w:hAnsi="Frutiger-Light" w:cs="Frutiger-Light"/>
        <w:sz w:val="13"/>
        <w:szCs w:val="13"/>
        <w:lang w:eastAsia="pt-PT"/>
      </w:rPr>
      <w:t>Tel.</w:t>
    </w:r>
    <w:proofErr w:type="spellEnd"/>
    <w:r w:rsidR="00035FC3">
      <w:rPr>
        <w:rFonts w:ascii="Frutiger-Light" w:hAnsi="Frutiger-Light" w:cs="Frutiger-Light"/>
        <w:sz w:val="13"/>
        <w:szCs w:val="13"/>
        <w:lang w:eastAsia="pt-PT"/>
      </w:rPr>
      <w:t xml:space="preserve"> +351 2</w:t>
    </w:r>
    <w:r w:rsidR="00283B94">
      <w:rPr>
        <w:rFonts w:ascii="Frutiger-Light" w:hAnsi="Frutiger-Light" w:cs="Frutiger-Light"/>
        <w:sz w:val="13"/>
        <w:szCs w:val="13"/>
        <w:lang w:eastAsia="pt-PT"/>
      </w:rPr>
      <w:t>69 630 700</w:t>
    </w:r>
    <w:r w:rsidR="00035FC3">
      <w:rPr>
        <w:rFonts w:ascii="Frutiger-Light" w:hAnsi="Frutiger-Light" w:cs="Frutiger-Light"/>
        <w:sz w:val="13"/>
        <w:szCs w:val="13"/>
        <w:lang w:eastAsia="pt-PT"/>
      </w:rPr>
      <w:t xml:space="preserve"> </w:t>
    </w:r>
    <w:r w:rsidR="00283B94" w:rsidRPr="00E85A73">
      <w:rPr>
        <w:rFonts w:ascii="Frutiger-Roman" w:hAnsi="Frutiger-Roman" w:cs="Frutiger-Roman"/>
        <w:b/>
        <w:sz w:val="13"/>
        <w:szCs w:val="13"/>
        <w:lang w:eastAsia="pt-PT"/>
      </w:rPr>
      <w:t>●</w:t>
    </w:r>
    <w:r w:rsidR="00283B94">
      <w:rPr>
        <w:rFonts w:ascii="Frutiger-Roman" w:hAnsi="Frutiger-Roman" w:cs="Frutiger-Roman"/>
        <w:b/>
        <w:sz w:val="13"/>
        <w:szCs w:val="13"/>
        <w:lang w:eastAsia="pt-PT"/>
      </w:rPr>
      <w:t xml:space="preserve"> </w:t>
    </w:r>
    <w:proofErr w:type="gramStart"/>
    <w:r w:rsidR="00035FC3">
      <w:rPr>
        <w:rFonts w:ascii="Frutiger-Light" w:hAnsi="Frutiger-Light" w:cs="Frutiger-Light"/>
        <w:sz w:val="13"/>
        <w:szCs w:val="13"/>
        <w:lang w:eastAsia="pt-PT"/>
      </w:rPr>
      <w:t>Fax.</w:t>
    </w:r>
    <w:proofErr w:type="gramEnd"/>
    <w:r w:rsidR="00035FC3">
      <w:rPr>
        <w:rFonts w:ascii="Frutiger-Light" w:hAnsi="Frutiger-Light" w:cs="Frutiger-Light"/>
        <w:sz w:val="13"/>
        <w:szCs w:val="13"/>
        <w:lang w:eastAsia="pt-PT"/>
      </w:rPr>
      <w:t>+ 351 2</w:t>
    </w:r>
    <w:r w:rsidR="00283B94">
      <w:rPr>
        <w:rFonts w:ascii="Frutiger-Light" w:hAnsi="Frutiger-Light" w:cs="Frutiger-Light"/>
        <w:sz w:val="13"/>
        <w:szCs w:val="13"/>
        <w:lang w:eastAsia="pt-PT"/>
      </w:rPr>
      <w:t>69 630 710</w:t>
    </w:r>
    <w:r w:rsidR="00035FC3">
      <w:rPr>
        <w:rFonts w:ascii="Frutiger-Light" w:hAnsi="Frutiger-Light" w:cs="Frutiger-Light"/>
        <w:sz w:val="13"/>
        <w:szCs w:val="13"/>
        <w:lang w:eastAsia="pt-PT"/>
      </w:rPr>
      <w:t xml:space="preserve"> </w:t>
    </w:r>
    <w:r w:rsidR="00564BA9">
      <w:rPr>
        <w:rFonts w:ascii="Frutiger-Roman" w:hAnsi="Frutiger-Roman" w:cs="Frutiger-Roman"/>
        <w:b/>
        <w:sz w:val="13"/>
        <w:szCs w:val="13"/>
        <w:lang w:eastAsia="pt-PT"/>
      </w:rPr>
      <w:t xml:space="preserve"> </w:t>
    </w:r>
  </w:p>
  <w:p w:rsidR="00035FC3" w:rsidRPr="00410B10" w:rsidRDefault="0093725C" w:rsidP="00410B10">
    <w:pPr>
      <w:autoSpaceDE w:val="0"/>
      <w:autoSpaceDN w:val="0"/>
      <w:adjustRightInd w:val="0"/>
      <w:spacing w:before="0" w:after="0" w:line="240" w:lineRule="auto"/>
      <w:ind w:left="-142"/>
      <w:jc w:val="center"/>
      <w:rPr>
        <w:rFonts w:ascii="Frutiger-Roman" w:hAnsi="Frutiger-Roman" w:cs="Frutiger-Roman"/>
        <w:b/>
        <w:sz w:val="13"/>
        <w:szCs w:val="13"/>
        <w:lang w:eastAsia="pt-PT"/>
      </w:rPr>
    </w:pPr>
    <w:proofErr w:type="gramStart"/>
    <w:r>
      <w:rPr>
        <w:rFonts w:ascii="Frutiger-Light" w:hAnsi="Frutiger-Light" w:cs="Frutiger-Light"/>
        <w:sz w:val="13"/>
        <w:szCs w:val="13"/>
        <w:lang w:eastAsia="pt-PT"/>
      </w:rPr>
      <w:t>zilsines</w:t>
    </w:r>
    <w:r w:rsidR="009B04EA" w:rsidRPr="009B04EA">
      <w:rPr>
        <w:rFonts w:ascii="Frutiger-Light" w:hAnsi="Frutiger-Light" w:cs="Frutiger-Light"/>
        <w:sz w:val="13"/>
        <w:szCs w:val="13"/>
        <w:lang w:eastAsia="pt-PT"/>
      </w:rPr>
      <w:t>@globalparques.pt</w:t>
    </w:r>
    <w:proofErr w:type="gramEnd"/>
    <w:r w:rsidR="009B04EA">
      <w:rPr>
        <w:rFonts w:ascii="Frutiger-Light" w:hAnsi="Frutiger-Light" w:cs="Frutiger-Light"/>
        <w:sz w:val="13"/>
        <w:szCs w:val="13"/>
        <w:lang w:eastAsia="pt-PT"/>
      </w:rPr>
      <w:t xml:space="preserve"> </w:t>
    </w:r>
    <w:r w:rsidR="00333662" w:rsidRPr="00E85A73">
      <w:rPr>
        <w:rFonts w:ascii="Frutiger-Roman" w:hAnsi="Frutiger-Roman" w:cs="Frutiger-Roman"/>
        <w:b/>
        <w:sz w:val="13"/>
        <w:szCs w:val="13"/>
        <w:lang w:eastAsia="pt-PT"/>
      </w:rPr>
      <w:t>●</w:t>
    </w:r>
    <w:r w:rsidR="00333662">
      <w:rPr>
        <w:rFonts w:ascii="Frutiger-Roman" w:hAnsi="Frutiger-Roman" w:cs="Frutiger-Roman"/>
        <w:b/>
        <w:sz w:val="13"/>
        <w:szCs w:val="13"/>
        <w:lang w:eastAsia="pt-PT"/>
      </w:rPr>
      <w:t xml:space="preserve"> </w:t>
    </w:r>
    <w:proofErr w:type="spellStart"/>
    <w:r w:rsidR="00035FC3">
      <w:rPr>
        <w:rFonts w:ascii="Frutiger-Light" w:hAnsi="Frutiger-Light" w:cs="Frutiger-Light"/>
        <w:sz w:val="13"/>
        <w:szCs w:val="13"/>
        <w:lang w:eastAsia="pt-PT"/>
      </w:rPr>
      <w:t>www.globalparques.pt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362B" w:rsidRDefault="0083362B">
      <w:r>
        <w:separator/>
      </w:r>
    </w:p>
  </w:footnote>
  <w:footnote w:type="continuationSeparator" w:id="0">
    <w:p w:rsidR="0083362B" w:rsidRDefault="0083362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7D9B" w:rsidRDefault="00930BDA">
    <w:pPr>
      <w:pStyle w:val="Cabealho"/>
    </w:pPr>
    <w:r>
      <w:rPr>
        <w:noProof/>
        <w:lang w:eastAsia="pt-PT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-1in;margin-top:103.95pt;width:35.35pt;height:627.75pt;z-index:1" filled="f" stroked="f">
          <v:textbox style="layout-flow:vertical;mso-layout-flow-alt:bottom-to-top" inset="0,0,0,0">
            <w:txbxContent>
              <w:p w:rsidR="00977D9B" w:rsidRPr="00035FC3" w:rsidRDefault="00977D9B" w:rsidP="005F19FB">
                <w:pPr>
                  <w:jc w:val="center"/>
                  <w:rPr>
                    <w:sz w:val="8"/>
                    <w:szCs w:val="8"/>
                  </w:rPr>
                </w:pPr>
                <w:r w:rsidRPr="00035FC3">
                  <w:rPr>
                    <w:rFonts w:cs="Arial"/>
                    <w:sz w:val="8"/>
                    <w:szCs w:val="8"/>
                  </w:rPr>
                  <w:t xml:space="preserve"> Capital Social 20.186.305 Euros ● </w:t>
                </w:r>
                <w:proofErr w:type="gramStart"/>
                <w:r w:rsidR="00F47DA2" w:rsidRPr="00035FC3">
                  <w:rPr>
                    <w:sz w:val="8"/>
                    <w:szCs w:val="8"/>
                  </w:rPr>
                  <w:t xml:space="preserve">Matrícula </w:t>
                </w:r>
                <w:r w:rsidR="00F47DA2">
                  <w:rPr>
                    <w:sz w:val="8"/>
                    <w:szCs w:val="8"/>
                  </w:rPr>
                  <w:t xml:space="preserve"> e</w:t>
                </w:r>
                <w:proofErr w:type="gramEnd"/>
                <w:r w:rsidR="00F47DA2">
                  <w:rPr>
                    <w:sz w:val="8"/>
                    <w:szCs w:val="8"/>
                  </w:rPr>
                  <w:t xml:space="preserve"> </w:t>
                </w:r>
                <w:r w:rsidRPr="00035FC3">
                  <w:rPr>
                    <w:rFonts w:cs="Arial"/>
                    <w:sz w:val="8"/>
                    <w:szCs w:val="8"/>
                  </w:rPr>
                  <w:t>Pessoa Colectiva nº 503 580 929</w:t>
                </w:r>
                <w:r w:rsidR="00035FC3" w:rsidRPr="00035FC3">
                  <w:rPr>
                    <w:rFonts w:cs="Arial"/>
                    <w:sz w:val="8"/>
                    <w:szCs w:val="8"/>
                  </w:rPr>
                  <w:t xml:space="preserve"> </w:t>
                </w:r>
                <w:r w:rsidR="00F47DA2" w:rsidRPr="00035FC3">
                  <w:rPr>
                    <w:sz w:val="8"/>
                    <w:szCs w:val="8"/>
                  </w:rPr>
                  <w:t>da C</w:t>
                </w:r>
                <w:r w:rsidR="00F47DA2">
                  <w:rPr>
                    <w:sz w:val="8"/>
                    <w:szCs w:val="8"/>
                  </w:rPr>
                  <w:t>.R.C. d</w:t>
                </w:r>
                <w:r w:rsidR="00F47DA2" w:rsidRPr="00035FC3">
                  <w:rPr>
                    <w:sz w:val="8"/>
                    <w:szCs w:val="8"/>
                  </w:rPr>
                  <w:t>e Setúbal</w:t>
                </w:r>
                <w:r w:rsidR="00F47DA2" w:rsidRPr="00035FC3">
                  <w:rPr>
                    <w:rFonts w:cs="Arial"/>
                    <w:sz w:val="8"/>
                    <w:szCs w:val="8"/>
                  </w:rPr>
                  <w:t xml:space="preserve"> ● </w:t>
                </w:r>
                <w:r w:rsidR="00035FC3" w:rsidRPr="00035FC3">
                  <w:rPr>
                    <w:rFonts w:cs="Arial"/>
                    <w:sz w:val="8"/>
                    <w:szCs w:val="8"/>
                  </w:rPr>
                  <w:t>SEDE: SODIAPARK ● Estrada do Vale da Rosa ● 2910-845 SETÚBAL</w:t>
                </w:r>
              </w:p>
            </w:txbxContent>
          </v:textbox>
        </v:shape>
      </w:pict>
    </w:r>
    <w:r>
      <w:rPr>
        <w:noProof/>
        <w:lang w:eastAsia="pt-PT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m 1" o:spid="_x0000_i1025" type="#_x0000_t75" alt="LOGO CMYK JPEG IMPRESSAO" style="width:134.25pt;height:104.25pt;visibility:visible">
          <v:imagedata r:id="rId1" o:title="LOGO CMYK JPEG IMPRESSAO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E3345"/>
    <w:multiLevelType w:val="hybridMultilevel"/>
    <w:tmpl w:val="595ED6E6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62EDD7E">
      <w:start w:val="1"/>
      <w:numFmt w:val="bullet"/>
      <w:lvlText w:val=""/>
      <w:lvlJc w:val="left"/>
      <w:pPr>
        <w:tabs>
          <w:tab w:val="num" w:pos="1004"/>
        </w:tabs>
        <w:ind w:left="1287" w:hanging="567"/>
      </w:pPr>
      <w:rPr>
        <w:rFonts w:ascii="Wingdings" w:hAnsi="Wingdings" w:hint="default"/>
      </w:rPr>
    </w:lvl>
    <w:lvl w:ilvl="2" w:tplc="362EDD7E">
      <w:start w:val="1"/>
      <w:numFmt w:val="bullet"/>
      <w:lvlText w:val=""/>
      <w:lvlJc w:val="left"/>
      <w:pPr>
        <w:tabs>
          <w:tab w:val="num" w:pos="1904"/>
        </w:tabs>
        <w:ind w:left="2187" w:hanging="567"/>
      </w:pPr>
      <w:rPr>
        <w:rFonts w:ascii="Wingdings" w:hAnsi="Wingdings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4113A92"/>
    <w:multiLevelType w:val="multilevel"/>
    <w:tmpl w:val="03F427DE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C66CF2"/>
    <w:multiLevelType w:val="multilevel"/>
    <w:tmpl w:val="C2D4B9F8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318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84" w:hanging="1800"/>
      </w:pPr>
      <w:rPr>
        <w:rFonts w:hint="default"/>
      </w:rPr>
    </w:lvl>
  </w:abstractNum>
  <w:abstractNum w:abstractNumId="3">
    <w:nsid w:val="0CF42BE2"/>
    <w:multiLevelType w:val="hybridMultilevel"/>
    <w:tmpl w:val="6098FE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C06786"/>
    <w:multiLevelType w:val="hybridMultilevel"/>
    <w:tmpl w:val="DBE8F3FC"/>
    <w:lvl w:ilvl="0" w:tplc="362EDD7E">
      <w:start w:val="1"/>
      <w:numFmt w:val="bullet"/>
      <w:lvlText w:val=""/>
      <w:lvlJc w:val="left"/>
      <w:pPr>
        <w:tabs>
          <w:tab w:val="num" w:pos="1364"/>
        </w:tabs>
        <w:ind w:left="1647" w:hanging="56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5">
    <w:nsid w:val="23CA34D9"/>
    <w:multiLevelType w:val="multilevel"/>
    <w:tmpl w:val="67EC34EC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18" w:hanging="495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3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7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384" w:hanging="1800"/>
      </w:pPr>
      <w:rPr>
        <w:rFonts w:hint="default"/>
      </w:rPr>
    </w:lvl>
  </w:abstractNum>
  <w:abstractNum w:abstractNumId="6">
    <w:nsid w:val="245D3E73"/>
    <w:multiLevelType w:val="hybridMultilevel"/>
    <w:tmpl w:val="0560B14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E253CC"/>
    <w:multiLevelType w:val="multilevel"/>
    <w:tmpl w:val="1E16AF6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>
    <w:nsid w:val="36CA1911"/>
    <w:multiLevelType w:val="multilevel"/>
    <w:tmpl w:val="4C1EA6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520"/>
      </w:pPr>
      <w:rPr>
        <w:rFonts w:hint="default"/>
      </w:rPr>
    </w:lvl>
  </w:abstractNum>
  <w:abstractNum w:abstractNumId="9">
    <w:nsid w:val="3D6349F2"/>
    <w:multiLevelType w:val="multilevel"/>
    <w:tmpl w:val="315882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48A93805"/>
    <w:multiLevelType w:val="hybridMultilevel"/>
    <w:tmpl w:val="27FA1E80"/>
    <w:lvl w:ilvl="0" w:tplc="362EDD7E">
      <w:start w:val="1"/>
      <w:numFmt w:val="bullet"/>
      <w:lvlText w:val=""/>
      <w:lvlJc w:val="left"/>
      <w:pPr>
        <w:tabs>
          <w:tab w:val="num" w:pos="1364"/>
        </w:tabs>
        <w:ind w:left="1647" w:hanging="56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11">
    <w:nsid w:val="4BDC7FB4"/>
    <w:multiLevelType w:val="hybridMultilevel"/>
    <w:tmpl w:val="DC789DD6"/>
    <w:lvl w:ilvl="0" w:tplc="362EDD7E">
      <w:start w:val="1"/>
      <w:numFmt w:val="bullet"/>
      <w:lvlText w:val=""/>
      <w:lvlJc w:val="left"/>
      <w:pPr>
        <w:tabs>
          <w:tab w:val="num" w:pos="851"/>
        </w:tabs>
        <w:ind w:left="1134" w:hanging="56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DF91D77"/>
    <w:multiLevelType w:val="multilevel"/>
    <w:tmpl w:val="35AECCB0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4FA778CC"/>
    <w:multiLevelType w:val="hybridMultilevel"/>
    <w:tmpl w:val="107262B2"/>
    <w:lvl w:ilvl="0" w:tplc="362EDD7E">
      <w:start w:val="1"/>
      <w:numFmt w:val="bullet"/>
      <w:lvlText w:val=""/>
      <w:lvlJc w:val="left"/>
      <w:pPr>
        <w:tabs>
          <w:tab w:val="num" w:pos="1364"/>
        </w:tabs>
        <w:ind w:left="1647" w:hanging="56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14">
    <w:nsid w:val="51E62B70"/>
    <w:multiLevelType w:val="multilevel"/>
    <w:tmpl w:val="51C20C24"/>
    <w:lvl w:ilvl="0">
      <w:start w:val="6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15">
    <w:nsid w:val="51EA4FC0"/>
    <w:multiLevelType w:val="hybridMultilevel"/>
    <w:tmpl w:val="92622D1A"/>
    <w:lvl w:ilvl="0" w:tplc="362EDD7E">
      <w:start w:val="1"/>
      <w:numFmt w:val="bullet"/>
      <w:lvlText w:val=""/>
      <w:lvlJc w:val="left"/>
      <w:pPr>
        <w:tabs>
          <w:tab w:val="num" w:pos="644"/>
        </w:tabs>
        <w:ind w:left="927" w:hanging="56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233"/>
        </w:tabs>
        <w:ind w:left="12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953"/>
        </w:tabs>
        <w:ind w:left="19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673"/>
        </w:tabs>
        <w:ind w:left="26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393"/>
        </w:tabs>
        <w:ind w:left="33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113"/>
        </w:tabs>
        <w:ind w:left="41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833"/>
        </w:tabs>
        <w:ind w:left="48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553"/>
        </w:tabs>
        <w:ind w:left="55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273"/>
        </w:tabs>
        <w:ind w:left="6273" w:hanging="360"/>
      </w:pPr>
      <w:rPr>
        <w:rFonts w:ascii="Wingdings" w:hAnsi="Wingdings" w:hint="default"/>
      </w:rPr>
    </w:lvl>
  </w:abstractNum>
  <w:abstractNum w:abstractNumId="16">
    <w:nsid w:val="57925115"/>
    <w:multiLevelType w:val="hybridMultilevel"/>
    <w:tmpl w:val="C932365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362EDD7E">
      <w:start w:val="1"/>
      <w:numFmt w:val="bullet"/>
      <w:lvlText w:val=""/>
      <w:lvlJc w:val="left"/>
      <w:pPr>
        <w:tabs>
          <w:tab w:val="num" w:pos="1904"/>
        </w:tabs>
        <w:ind w:left="2187" w:hanging="567"/>
      </w:pPr>
      <w:rPr>
        <w:rFonts w:ascii="Wingdings" w:hAnsi="Wingdings"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FEB7484"/>
    <w:multiLevelType w:val="hybridMultilevel"/>
    <w:tmpl w:val="BC908658"/>
    <w:lvl w:ilvl="0" w:tplc="362EDD7E">
      <w:start w:val="1"/>
      <w:numFmt w:val="bullet"/>
      <w:lvlText w:val=""/>
      <w:lvlJc w:val="left"/>
      <w:pPr>
        <w:tabs>
          <w:tab w:val="num" w:pos="1364"/>
        </w:tabs>
        <w:ind w:left="1647" w:hanging="567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53"/>
        </w:tabs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73"/>
        </w:tabs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93"/>
        </w:tabs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113"/>
        </w:tabs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33"/>
        </w:tabs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53"/>
        </w:tabs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73"/>
        </w:tabs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93"/>
        </w:tabs>
        <w:ind w:left="6993" w:hanging="360"/>
      </w:pPr>
      <w:rPr>
        <w:rFonts w:ascii="Wingdings" w:hAnsi="Wingdings" w:hint="default"/>
      </w:rPr>
    </w:lvl>
  </w:abstractNum>
  <w:abstractNum w:abstractNumId="18">
    <w:nsid w:val="62C90436"/>
    <w:multiLevelType w:val="multilevel"/>
    <w:tmpl w:val="6A081548"/>
    <w:lvl w:ilvl="0">
      <w:start w:val="5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>
    <w:nsid w:val="63D36EF7"/>
    <w:multiLevelType w:val="multilevel"/>
    <w:tmpl w:val="A5FC27FC"/>
    <w:lvl w:ilvl="0">
      <w:start w:val="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34"/>
      <w:numFmt w:val="decimal"/>
      <w:lvlText w:val="%1.%2."/>
      <w:lvlJc w:val="left"/>
      <w:pPr>
        <w:ind w:left="49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20">
    <w:nsid w:val="6C1E7DD3"/>
    <w:multiLevelType w:val="multilevel"/>
    <w:tmpl w:val="9DCC17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>
    <w:nsid w:val="72173B83"/>
    <w:multiLevelType w:val="multilevel"/>
    <w:tmpl w:val="8CF62D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>
    <w:nsid w:val="75CF4E39"/>
    <w:multiLevelType w:val="multilevel"/>
    <w:tmpl w:val="60A29482"/>
    <w:lvl w:ilvl="0">
      <w:start w:val="5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95" w:hanging="49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>
    <w:nsid w:val="76A97779"/>
    <w:multiLevelType w:val="multilevel"/>
    <w:tmpl w:val="526A0D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num w:numId="1">
    <w:abstractNumId w:val="16"/>
  </w:num>
  <w:num w:numId="2">
    <w:abstractNumId w:val="11"/>
  </w:num>
  <w:num w:numId="3">
    <w:abstractNumId w:val="10"/>
  </w:num>
  <w:num w:numId="4">
    <w:abstractNumId w:val="0"/>
  </w:num>
  <w:num w:numId="5">
    <w:abstractNumId w:val="13"/>
  </w:num>
  <w:num w:numId="6">
    <w:abstractNumId w:val="17"/>
  </w:num>
  <w:num w:numId="7">
    <w:abstractNumId w:val="4"/>
  </w:num>
  <w:num w:numId="8">
    <w:abstractNumId w:val="15"/>
  </w:num>
  <w:num w:numId="9">
    <w:abstractNumId w:val="3"/>
  </w:num>
  <w:num w:numId="10">
    <w:abstractNumId w:val="6"/>
  </w:num>
  <w:num w:numId="11">
    <w:abstractNumId w:val="8"/>
  </w:num>
  <w:num w:numId="12">
    <w:abstractNumId w:val="23"/>
  </w:num>
  <w:num w:numId="13">
    <w:abstractNumId w:val="9"/>
  </w:num>
  <w:num w:numId="14">
    <w:abstractNumId w:val="20"/>
  </w:num>
  <w:num w:numId="15">
    <w:abstractNumId w:val="21"/>
  </w:num>
  <w:num w:numId="16">
    <w:abstractNumId w:val="1"/>
  </w:num>
  <w:num w:numId="17">
    <w:abstractNumId w:val="22"/>
  </w:num>
  <w:num w:numId="18">
    <w:abstractNumId w:val="19"/>
  </w:num>
  <w:num w:numId="19">
    <w:abstractNumId w:val="18"/>
  </w:num>
  <w:num w:numId="20">
    <w:abstractNumId w:val="5"/>
  </w:num>
  <w:num w:numId="21">
    <w:abstractNumId w:val="12"/>
  </w:num>
  <w:num w:numId="22">
    <w:abstractNumId w:val="2"/>
  </w:num>
  <w:num w:numId="23">
    <w:abstractNumId w:val="7"/>
  </w:num>
  <w:num w:numId="2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20"/>
  <w:hyphenationZone w:val="425"/>
  <w:noPunctuationKerning/>
  <w:characterSpacingControl w:val="doNotCompress"/>
  <w:hdrShapeDefaults>
    <o:shapedefaults v:ext="edit" spidmax="1536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10B10"/>
    <w:rsid w:val="00035FC3"/>
    <w:rsid w:val="0005451D"/>
    <w:rsid w:val="0006590C"/>
    <w:rsid w:val="000714C8"/>
    <w:rsid w:val="00086748"/>
    <w:rsid w:val="001171CE"/>
    <w:rsid w:val="00122826"/>
    <w:rsid w:val="0014164A"/>
    <w:rsid w:val="0016196C"/>
    <w:rsid w:val="00166A5E"/>
    <w:rsid w:val="0017374B"/>
    <w:rsid w:val="00193223"/>
    <w:rsid w:val="00195549"/>
    <w:rsid w:val="001D0BF7"/>
    <w:rsid w:val="001F159D"/>
    <w:rsid w:val="00237C95"/>
    <w:rsid w:val="002424E0"/>
    <w:rsid w:val="00245311"/>
    <w:rsid w:val="00262A24"/>
    <w:rsid w:val="00283B94"/>
    <w:rsid w:val="00292968"/>
    <w:rsid w:val="002F346B"/>
    <w:rsid w:val="002F3D63"/>
    <w:rsid w:val="003011B9"/>
    <w:rsid w:val="00330570"/>
    <w:rsid w:val="00333662"/>
    <w:rsid w:val="0033722B"/>
    <w:rsid w:val="003429B0"/>
    <w:rsid w:val="00370B56"/>
    <w:rsid w:val="003B0BC0"/>
    <w:rsid w:val="003C6BA1"/>
    <w:rsid w:val="003F6711"/>
    <w:rsid w:val="00410B10"/>
    <w:rsid w:val="00412095"/>
    <w:rsid w:val="00444032"/>
    <w:rsid w:val="00490EC4"/>
    <w:rsid w:val="004A34F8"/>
    <w:rsid w:val="004C41DA"/>
    <w:rsid w:val="00520519"/>
    <w:rsid w:val="00551CE0"/>
    <w:rsid w:val="00556CDF"/>
    <w:rsid w:val="00564BA9"/>
    <w:rsid w:val="005D0648"/>
    <w:rsid w:val="005D087A"/>
    <w:rsid w:val="005D3075"/>
    <w:rsid w:val="005D6084"/>
    <w:rsid w:val="005E12F0"/>
    <w:rsid w:val="005F19FB"/>
    <w:rsid w:val="006065B1"/>
    <w:rsid w:val="00632A6F"/>
    <w:rsid w:val="00652869"/>
    <w:rsid w:val="00693338"/>
    <w:rsid w:val="006A409A"/>
    <w:rsid w:val="006B27CB"/>
    <w:rsid w:val="006B5015"/>
    <w:rsid w:val="00722FE6"/>
    <w:rsid w:val="00733007"/>
    <w:rsid w:val="00747D2A"/>
    <w:rsid w:val="00761043"/>
    <w:rsid w:val="00766DCF"/>
    <w:rsid w:val="00777F5B"/>
    <w:rsid w:val="00791F96"/>
    <w:rsid w:val="007C156C"/>
    <w:rsid w:val="007D7D21"/>
    <w:rsid w:val="008033AF"/>
    <w:rsid w:val="00830C3C"/>
    <w:rsid w:val="0083362B"/>
    <w:rsid w:val="008742D5"/>
    <w:rsid w:val="00882972"/>
    <w:rsid w:val="008B7D6D"/>
    <w:rsid w:val="008D10CA"/>
    <w:rsid w:val="008D2B72"/>
    <w:rsid w:val="008F2E7E"/>
    <w:rsid w:val="00913195"/>
    <w:rsid w:val="00926965"/>
    <w:rsid w:val="00927B92"/>
    <w:rsid w:val="00930BDA"/>
    <w:rsid w:val="009318B9"/>
    <w:rsid w:val="00931AB9"/>
    <w:rsid w:val="0093725C"/>
    <w:rsid w:val="0094432C"/>
    <w:rsid w:val="00945823"/>
    <w:rsid w:val="009520EE"/>
    <w:rsid w:val="00955035"/>
    <w:rsid w:val="0097399D"/>
    <w:rsid w:val="00977D9B"/>
    <w:rsid w:val="009B03FF"/>
    <w:rsid w:val="009B04EA"/>
    <w:rsid w:val="009E1DBA"/>
    <w:rsid w:val="009E3A32"/>
    <w:rsid w:val="00A21D68"/>
    <w:rsid w:val="00A553BB"/>
    <w:rsid w:val="00A61C19"/>
    <w:rsid w:val="00AE1846"/>
    <w:rsid w:val="00B027B8"/>
    <w:rsid w:val="00B118D0"/>
    <w:rsid w:val="00B165BA"/>
    <w:rsid w:val="00B57E5B"/>
    <w:rsid w:val="00BA14B2"/>
    <w:rsid w:val="00BA3183"/>
    <w:rsid w:val="00BB7003"/>
    <w:rsid w:val="00BC07EB"/>
    <w:rsid w:val="00BC0A44"/>
    <w:rsid w:val="00C244AF"/>
    <w:rsid w:val="00C34DC2"/>
    <w:rsid w:val="00C35BB3"/>
    <w:rsid w:val="00C75AB8"/>
    <w:rsid w:val="00C94F3F"/>
    <w:rsid w:val="00CC02D5"/>
    <w:rsid w:val="00D31F6A"/>
    <w:rsid w:val="00D360D2"/>
    <w:rsid w:val="00D42EFF"/>
    <w:rsid w:val="00D5360E"/>
    <w:rsid w:val="00D84B1D"/>
    <w:rsid w:val="00D84DC8"/>
    <w:rsid w:val="00DC582C"/>
    <w:rsid w:val="00DE27B1"/>
    <w:rsid w:val="00E1091B"/>
    <w:rsid w:val="00E13898"/>
    <w:rsid w:val="00E528B4"/>
    <w:rsid w:val="00E85A73"/>
    <w:rsid w:val="00E87048"/>
    <w:rsid w:val="00E937CD"/>
    <w:rsid w:val="00EA30DD"/>
    <w:rsid w:val="00EA4ADA"/>
    <w:rsid w:val="00EE4B32"/>
    <w:rsid w:val="00F135E1"/>
    <w:rsid w:val="00F21D71"/>
    <w:rsid w:val="00F47DA2"/>
    <w:rsid w:val="00F84A72"/>
    <w:rsid w:val="00F900B6"/>
    <w:rsid w:val="00F9151C"/>
    <w:rsid w:val="00FC204F"/>
    <w:rsid w:val="00FD21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next w:val="Corpodetexto"/>
    <w:qFormat/>
    <w:rsid w:val="00B027B8"/>
    <w:pPr>
      <w:spacing w:before="120" w:after="120" w:line="360" w:lineRule="auto"/>
      <w:jc w:val="both"/>
    </w:pPr>
    <w:rPr>
      <w:rFonts w:ascii="Arial" w:hAnsi="Arial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MessageHeaderLabel">
    <w:name w:val="Message Header Label"/>
    <w:basedOn w:val="Data"/>
    <w:next w:val="Cabealhodamensagem"/>
    <w:rsid w:val="00B027B8"/>
    <w:rPr>
      <w:b/>
    </w:rPr>
  </w:style>
  <w:style w:type="paragraph" w:styleId="Cabealhodamensagem">
    <w:name w:val="Message Header"/>
    <w:basedOn w:val="Normal"/>
    <w:rsid w:val="00B027B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</w:rPr>
  </w:style>
  <w:style w:type="paragraph" w:styleId="Data">
    <w:name w:val="Date"/>
    <w:basedOn w:val="Normal"/>
    <w:next w:val="Normal"/>
    <w:rsid w:val="00B027B8"/>
  </w:style>
  <w:style w:type="paragraph" w:styleId="Cabealho">
    <w:name w:val="header"/>
    <w:basedOn w:val="Normal"/>
    <w:rsid w:val="00B027B8"/>
    <w:pPr>
      <w:tabs>
        <w:tab w:val="center" w:pos="4252"/>
        <w:tab w:val="right" w:pos="8504"/>
      </w:tabs>
      <w:spacing w:before="0" w:after="0"/>
    </w:pPr>
    <w:rPr>
      <w:b/>
    </w:rPr>
  </w:style>
  <w:style w:type="paragraph" w:styleId="Corpodetexto">
    <w:name w:val="Body Text"/>
    <w:basedOn w:val="Normal"/>
    <w:rsid w:val="00B027B8"/>
    <w:pPr>
      <w:spacing w:before="0" w:after="240"/>
    </w:pPr>
  </w:style>
  <w:style w:type="paragraph" w:styleId="Rodap">
    <w:name w:val="footer"/>
    <w:basedOn w:val="Normal"/>
    <w:rsid w:val="00766DCF"/>
    <w:pPr>
      <w:tabs>
        <w:tab w:val="center" w:pos="4252"/>
        <w:tab w:val="right" w:pos="8504"/>
      </w:tabs>
    </w:pPr>
  </w:style>
  <w:style w:type="table" w:styleId="Tabelacomgrelha">
    <w:name w:val="Table Grid"/>
    <w:basedOn w:val="Tabelanormal"/>
    <w:rsid w:val="00766DCF"/>
    <w:pPr>
      <w:spacing w:before="120" w:after="120"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ligao">
    <w:name w:val="Hyperlink"/>
    <w:basedOn w:val="Tipodeletrapredefinidodopargrafo"/>
    <w:rsid w:val="009E1DBA"/>
    <w:rPr>
      <w:color w:val="0000FF"/>
      <w:u w:val="single"/>
    </w:rPr>
  </w:style>
  <w:style w:type="paragraph" w:styleId="Textodebalo">
    <w:name w:val="Balloon Text"/>
    <w:basedOn w:val="Normal"/>
    <w:semiHidden/>
    <w:rsid w:val="00791F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2sdip/2007/05/092000000/1251612544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ebinq.ine.pt/public/files/consultacae.aspx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zils@globalparques.p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iguel\Defini&#231;&#245;es%20locais\Temporary%20Internet%20Files\Content.Outlook\GNY2AQP0\MODELO%20AICEP%20GLOBAL%20PARQUES%20(2).dotx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MODELO AICEP GLOBAL PARQUES (2)</Template>
  <TotalTime>117</TotalTime>
  <Pages>3</Pages>
  <Words>723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API Parques</Company>
  <LinksUpToDate>false</LinksUpToDate>
  <CharactersWithSpaces>4619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subject/>
  <dc:creator>Miguel Borralho</dc:creator>
  <cp:keywords/>
  <dc:description/>
  <cp:lastModifiedBy>Miguel</cp:lastModifiedBy>
  <cp:revision>4</cp:revision>
  <cp:lastPrinted>2007-10-11T13:40:00Z</cp:lastPrinted>
  <dcterms:created xsi:type="dcterms:W3CDTF">2011-02-22T14:16:00Z</dcterms:created>
  <dcterms:modified xsi:type="dcterms:W3CDTF">2011-02-22T16:12:00Z</dcterms:modified>
</cp:coreProperties>
</file>